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FFE6C" w14:textId="44A64A47" w:rsidR="008D3FEA" w:rsidRPr="0011188F" w:rsidRDefault="008D3FEA" w:rsidP="008D3FEA">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sidR="008C2679">
        <w:rPr>
          <w:b/>
          <w:noProof/>
          <w:sz w:val="24"/>
          <w:lang w:eastAsia="zh-CN"/>
        </w:rPr>
        <w:t>8</w:t>
      </w:r>
      <w:r w:rsidRPr="0011188F">
        <w:rPr>
          <w:b/>
          <w:i/>
          <w:noProof/>
          <w:sz w:val="28"/>
        </w:rPr>
        <w:tab/>
        <w:t>S2-</w:t>
      </w:r>
      <w:r w:rsidR="00D121C5" w:rsidRPr="00F71CED">
        <w:rPr>
          <w:b/>
          <w:i/>
          <w:noProof/>
          <w:sz w:val="28"/>
        </w:rPr>
        <w:t>2</w:t>
      </w:r>
      <w:r w:rsidR="00D121C5">
        <w:rPr>
          <w:b/>
          <w:i/>
          <w:noProof/>
          <w:sz w:val="28"/>
        </w:rPr>
        <w:t>50</w:t>
      </w:r>
      <w:r w:rsidR="00612EF7">
        <w:rPr>
          <w:b/>
          <w:i/>
          <w:noProof/>
          <w:sz w:val="28"/>
        </w:rPr>
        <w:t>3</w:t>
      </w:r>
      <w:r w:rsidR="00AB20D9">
        <w:rPr>
          <w:b/>
          <w:i/>
          <w:noProof/>
          <w:sz w:val="28"/>
        </w:rPr>
        <w:t>941</w:t>
      </w:r>
    </w:p>
    <w:p w14:paraId="70406074" w14:textId="1849F9E2" w:rsidR="008D3FEA" w:rsidRPr="005A649D" w:rsidRDefault="008C2679" w:rsidP="008D3FEA">
      <w:pPr>
        <w:pStyle w:val="a5"/>
        <w:pBdr>
          <w:bottom w:val="single" w:sz="4" w:space="1" w:color="auto"/>
        </w:pBdr>
        <w:tabs>
          <w:tab w:val="right" w:pos="9638"/>
        </w:tabs>
        <w:ind w:right="-57"/>
        <w:rPr>
          <w:rFonts w:eastAsia="Arial Unicode MS" w:cs="Arial"/>
          <w:b w:val="0"/>
          <w:bCs/>
          <w:sz w:val="24"/>
        </w:rPr>
      </w:pPr>
      <w:r>
        <w:rPr>
          <w:bCs/>
          <w:sz w:val="24"/>
          <w:lang w:val="en-US"/>
        </w:rPr>
        <w:t>0</w:t>
      </w:r>
      <w:r w:rsidR="008D0611" w:rsidRPr="00AB12A5">
        <w:rPr>
          <w:bCs/>
          <w:sz w:val="24"/>
          <w:lang w:val="en-US"/>
        </w:rPr>
        <w:t xml:space="preserve">7 </w:t>
      </w:r>
      <w:r>
        <w:rPr>
          <w:rFonts w:hint="eastAsia"/>
          <w:bCs/>
          <w:sz w:val="24"/>
          <w:lang w:val="en-US" w:eastAsia="zh-CN"/>
        </w:rPr>
        <w:t>A</w:t>
      </w:r>
      <w:r>
        <w:rPr>
          <w:bCs/>
          <w:sz w:val="24"/>
          <w:lang w:val="en-US"/>
        </w:rPr>
        <w:t>pril</w:t>
      </w:r>
      <w:r w:rsidR="008D0611" w:rsidRPr="00AB12A5">
        <w:rPr>
          <w:bCs/>
          <w:sz w:val="24"/>
          <w:lang w:val="en-US"/>
        </w:rPr>
        <w:t xml:space="preserve"> </w:t>
      </w:r>
      <w:r>
        <w:rPr>
          <w:bCs/>
          <w:sz w:val="24"/>
          <w:lang w:val="en-US"/>
        </w:rPr>
        <w:t>–</w:t>
      </w:r>
      <w:r w:rsidR="008D0611" w:rsidRPr="00AB12A5">
        <w:rPr>
          <w:bCs/>
          <w:sz w:val="24"/>
          <w:lang w:val="en-US"/>
        </w:rPr>
        <w:t xml:space="preserve"> </w:t>
      </w:r>
      <w:r>
        <w:rPr>
          <w:bCs/>
          <w:sz w:val="24"/>
          <w:lang w:val="en-US"/>
        </w:rPr>
        <w:t>1</w:t>
      </w:r>
      <w:r w:rsidR="008D0611" w:rsidRPr="00AB12A5">
        <w:rPr>
          <w:bCs/>
          <w:sz w:val="24"/>
          <w:lang w:val="en-US"/>
        </w:rPr>
        <w:t xml:space="preserve">1 </w:t>
      </w:r>
      <w:r>
        <w:rPr>
          <w:bCs/>
          <w:sz w:val="24"/>
          <w:lang w:val="en-US"/>
        </w:rPr>
        <w:t>April</w:t>
      </w:r>
      <w:r w:rsidR="008D0611" w:rsidRPr="00AB12A5">
        <w:rPr>
          <w:bCs/>
          <w:sz w:val="24"/>
          <w:lang w:val="en-US"/>
        </w:rPr>
        <w:t xml:space="preserve"> 2025, </w:t>
      </w:r>
      <w:r>
        <w:rPr>
          <w:bCs/>
          <w:sz w:val="24"/>
          <w:lang w:val="en-US"/>
        </w:rPr>
        <w:t>Goteborg</w:t>
      </w:r>
      <w:r w:rsidR="008D0611" w:rsidRPr="00AB12A5">
        <w:rPr>
          <w:bCs/>
          <w:sz w:val="24"/>
          <w:lang w:val="en-US"/>
        </w:rPr>
        <w:t xml:space="preserve">, </w:t>
      </w:r>
      <w:r>
        <w:rPr>
          <w:bCs/>
          <w:sz w:val="24"/>
          <w:lang w:val="en-US"/>
        </w:rPr>
        <w:t>Sweden</w:t>
      </w:r>
      <w:r w:rsidR="008D3FEA" w:rsidRPr="005A649D">
        <w:rPr>
          <w:rFonts w:eastAsia="Arial Unicode MS" w:cs="Arial"/>
          <w:bCs/>
        </w:rPr>
        <w:tab/>
      </w:r>
      <w:r w:rsidR="008D3FEA">
        <w:rPr>
          <w:rFonts w:cs="Arial"/>
          <w:bCs/>
          <w:color w:val="0000FF"/>
        </w:rPr>
        <w:t>(revision of S2-2</w:t>
      </w:r>
      <w:r w:rsidR="008D0611">
        <w:rPr>
          <w:rFonts w:cs="Arial"/>
          <w:bCs/>
          <w:color w:val="0000FF"/>
        </w:rPr>
        <w:t>5</w:t>
      </w:r>
      <w:r w:rsidR="00AB20D9">
        <w:rPr>
          <w:rFonts w:cs="Arial"/>
          <w:bCs/>
          <w:color w:val="0000FF"/>
        </w:rPr>
        <w:t>03589</w:t>
      </w:r>
      <w:r w:rsidR="008D3FEA"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16CE3E28" w:rsidR="0032532C" w:rsidRPr="0093223C" w:rsidRDefault="00612EF7" w:rsidP="00626A71">
            <w:pPr>
              <w:pStyle w:val="CRCoverPage"/>
              <w:spacing w:after="0"/>
              <w:jc w:val="center"/>
              <w:rPr>
                <w:rFonts w:eastAsiaTheme="minorEastAsia"/>
                <w:b/>
                <w:noProof/>
                <w:sz w:val="28"/>
                <w:lang w:eastAsia="zh-CN"/>
              </w:rPr>
            </w:pPr>
            <w:r>
              <w:rPr>
                <w:rFonts w:eastAsiaTheme="minorEastAsia" w:hint="eastAsia"/>
                <w:b/>
                <w:noProof/>
                <w:sz w:val="28"/>
                <w:lang w:eastAsia="zh-CN"/>
              </w:rPr>
              <w:t>6</w:t>
            </w:r>
            <w:r>
              <w:rPr>
                <w:rFonts w:eastAsiaTheme="minorEastAsia"/>
                <w:b/>
                <w:noProof/>
                <w:sz w:val="28"/>
                <w:lang w:eastAsia="zh-CN"/>
              </w:rPr>
              <w:t>233</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52AC81A8" w:rsidR="0032532C" w:rsidRPr="00B220FA" w:rsidRDefault="00AB20D9" w:rsidP="00EB7846">
            <w:pPr>
              <w:pStyle w:val="CRCoverPage"/>
              <w:spacing w:after="0"/>
              <w:jc w:val="center"/>
              <w:rPr>
                <w:rFonts w:eastAsiaTheme="minorEastAsia"/>
                <w:b/>
                <w:noProof/>
                <w:sz w:val="28"/>
                <w:lang w:eastAsia="zh-CN"/>
              </w:rPr>
            </w:pPr>
            <w:r>
              <w:rPr>
                <w:rFonts w:eastAsiaTheme="minorEastAsia"/>
                <w:b/>
                <w:noProof/>
                <w:sz w:val="28"/>
                <w:lang w:eastAsia="zh-CN"/>
              </w:rPr>
              <w:t>1</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0DC46E02" w:rsidR="0032532C" w:rsidRPr="00410371" w:rsidRDefault="00A03D70" w:rsidP="00CF0FAC">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8C2679">
              <w:rPr>
                <w:b/>
                <w:noProof/>
                <w:sz w:val="28"/>
              </w:rPr>
              <w:t>3</w:t>
            </w:r>
            <w:r w:rsidR="0032532C" w:rsidRPr="007F2707">
              <w:rPr>
                <w:b/>
                <w:noProof/>
                <w:sz w:val="28"/>
              </w:rPr>
              <w:t>.</w:t>
            </w:r>
            <w:r>
              <w:rPr>
                <w:b/>
                <w:noProof/>
                <w:sz w:val="28"/>
              </w:rPr>
              <w:fldChar w:fldCharType="end"/>
            </w:r>
            <w:r>
              <w:rPr>
                <w:b/>
                <w:noProof/>
                <w:sz w:val="28"/>
              </w:rPr>
              <w:fldChar w:fldCharType="end"/>
            </w:r>
            <w:r w:rsidR="008C2679">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8DA6A87"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48E22C1A" w:rsidR="0032532C" w:rsidRPr="00626A71" w:rsidRDefault="00612EF7" w:rsidP="00EB78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0181881" w:rsidR="001A0CAC" w:rsidRPr="00C70A04" w:rsidRDefault="00AF63BD" w:rsidP="00997B26">
            <w:pPr>
              <w:pStyle w:val="CRCoverPage"/>
              <w:spacing w:after="0"/>
              <w:ind w:left="100"/>
              <w:rPr>
                <w:rFonts w:eastAsiaTheme="minorEastAsia"/>
                <w:noProof/>
                <w:lang w:eastAsia="zh-CN"/>
              </w:rPr>
            </w:pPr>
            <w:r>
              <w:rPr>
                <w:rFonts w:eastAsiaTheme="minorEastAsia" w:hint="eastAsia"/>
                <w:noProof/>
                <w:lang w:eastAsia="zh-CN"/>
              </w:rPr>
              <w:t>QoS</w:t>
            </w:r>
            <w:r>
              <w:rPr>
                <w:rFonts w:eastAsiaTheme="minorEastAsia"/>
                <w:noProof/>
                <w:lang w:eastAsia="zh-CN"/>
              </w:rPr>
              <w:t xml:space="preserve"> Notification Control of PDU Set QoS with only one direction</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1F838DFA"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36A8DE1B" w:rsidR="0032532C" w:rsidRDefault="0032532C" w:rsidP="00EB7846">
            <w:pPr>
              <w:pStyle w:val="CRCoverPage"/>
              <w:spacing w:after="0"/>
              <w:ind w:left="100"/>
              <w:rPr>
                <w:noProof/>
              </w:rPr>
            </w:pPr>
            <w:r>
              <w:t>XRM</w:t>
            </w:r>
            <w:r w:rsidR="00DC1A31">
              <w:t>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02A085DC" w:rsidR="0032532C" w:rsidRDefault="0032532C" w:rsidP="008C2679">
            <w:pPr>
              <w:pStyle w:val="CRCoverPage"/>
              <w:spacing w:after="0"/>
              <w:ind w:left="100"/>
              <w:rPr>
                <w:noProof/>
              </w:rPr>
            </w:pPr>
            <w:r>
              <w:t>202</w:t>
            </w:r>
            <w:r w:rsidR="00FD2153">
              <w:t>5</w:t>
            </w:r>
            <w:r>
              <w:t>-</w:t>
            </w:r>
            <w:r w:rsidR="00FD2153">
              <w:t>0</w:t>
            </w:r>
            <w:r w:rsidR="008C2679">
              <w:t>3</w:t>
            </w:r>
            <w:r>
              <w:t>-</w:t>
            </w:r>
            <w:r w:rsidR="008C2679">
              <w:t>20</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3B2E391D" w:rsidR="0032532C" w:rsidRPr="000B1DB8" w:rsidRDefault="008C2679" w:rsidP="00EB7846">
            <w:pPr>
              <w:pStyle w:val="CRCoverPage"/>
              <w:spacing w:after="0"/>
              <w:ind w:left="100" w:right="-609"/>
              <w:rPr>
                <w:rFonts w:eastAsiaTheme="minorEastAsia"/>
                <w:b/>
                <w:noProof/>
                <w:lang w:eastAsia="zh-CN"/>
              </w:rPr>
            </w:pPr>
            <w:r>
              <w:rPr>
                <w:rFonts w:eastAsiaTheme="minorEastAsia"/>
                <w:b/>
                <w:noProof/>
                <w:lang w:eastAsia="zh-CN"/>
              </w:rPr>
              <w:t>F</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E2D05" w14:textId="27C2CB2C" w:rsidR="00A07CE2" w:rsidRDefault="00B14340" w:rsidP="00C12606">
            <w:pPr>
              <w:pStyle w:val="CRCoverPage"/>
              <w:spacing w:after="0"/>
              <w:rPr>
                <w:rFonts w:eastAsia="等线"/>
                <w:lang w:eastAsia="en-GB"/>
              </w:rPr>
            </w:pPr>
            <w:r w:rsidRPr="00B14340">
              <w:rPr>
                <w:rFonts w:eastAsia="等线"/>
                <w:lang w:eastAsia="en-GB"/>
              </w:rPr>
              <w:t xml:space="preserve">If the PDU Set </w:t>
            </w:r>
            <w:proofErr w:type="spellStart"/>
            <w:r w:rsidRPr="00B14340">
              <w:rPr>
                <w:rFonts w:eastAsia="等线"/>
                <w:lang w:eastAsia="en-GB"/>
              </w:rPr>
              <w:t>QoS</w:t>
            </w:r>
            <w:proofErr w:type="spellEnd"/>
            <w:r w:rsidRPr="00B14340">
              <w:rPr>
                <w:rFonts w:eastAsia="等线"/>
                <w:lang w:eastAsia="en-GB"/>
              </w:rPr>
              <w:t xml:space="preserve"> handling is applied in UL and/or DL, the NG-RAN uses the PDU Set </w:t>
            </w:r>
            <w:proofErr w:type="spellStart"/>
            <w:r w:rsidRPr="00B14340">
              <w:rPr>
                <w:rFonts w:eastAsia="等线"/>
                <w:lang w:eastAsia="en-GB"/>
              </w:rPr>
              <w:t>QoS</w:t>
            </w:r>
            <w:proofErr w:type="spellEnd"/>
            <w:r w:rsidRPr="00B14340">
              <w:rPr>
                <w:rFonts w:eastAsia="等线"/>
                <w:lang w:eastAsia="en-GB"/>
              </w:rPr>
              <w:t xml:space="preserve"> parameters PSDB and PSER for UL and/or DL instead of PDB and PER in the respective direction(s) to determine whether "GFBR can no longer be guaranteed" or "GFBR can again be guaranteed".</w:t>
            </w:r>
            <w:r>
              <w:rPr>
                <w:rFonts w:eastAsia="等线"/>
                <w:lang w:eastAsia="en-GB"/>
              </w:rPr>
              <w:t xml:space="preserve"> </w:t>
            </w:r>
            <w:r w:rsidR="00C12606" w:rsidRPr="00077D96">
              <w:rPr>
                <w:rFonts w:eastAsia="等线"/>
                <w:lang w:eastAsia="en-GB"/>
              </w:rPr>
              <w:t xml:space="preserve">If the NG-RAN determines that only in one direction the GFBR, the PDB or the PER cannot be fulfilled, the NG-RAN shall indicate </w:t>
            </w:r>
            <w:proofErr w:type="spellStart"/>
            <w:r w:rsidR="00C12606">
              <w:rPr>
                <w:rFonts w:eastAsia="等线"/>
                <w:lang w:eastAsia="en-GB"/>
              </w:rPr>
              <w:t>QoS</w:t>
            </w:r>
            <w:proofErr w:type="spellEnd"/>
            <w:r w:rsidR="00C12606">
              <w:rPr>
                <w:rFonts w:eastAsia="等线"/>
                <w:lang w:eastAsia="en-GB"/>
              </w:rPr>
              <w:t xml:space="preserve"> Notif</w:t>
            </w:r>
            <w:r w:rsidR="00612EF7">
              <w:rPr>
                <w:rFonts w:eastAsia="等线"/>
                <w:lang w:eastAsia="en-GB"/>
              </w:rPr>
              <w:t>i</w:t>
            </w:r>
            <w:r w:rsidR="00C12606">
              <w:rPr>
                <w:rFonts w:eastAsia="等线"/>
                <w:lang w:eastAsia="en-GB"/>
              </w:rPr>
              <w:t xml:space="preserve">cation Control message </w:t>
            </w:r>
            <w:r w:rsidR="00C12606" w:rsidRPr="00077D96">
              <w:rPr>
                <w:rFonts w:eastAsia="等线"/>
                <w:lang w:eastAsia="en-GB"/>
              </w:rPr>
              <w:t>"GFBR can no longer be guaranteed" together with the corresponding direction</w:t>
            </w:r>
            <w:r w:rsidR="00C12606">
              <w:rPr>
                <w:rFonts w:eastAsia="等线"/>
                <w:lang w:eastAsia="en-GB"/>
              </w:rPr>
              <w:t xml:space="preserve">, but how the information </w:t>
            </w:r>
            <w:r w:rsidR="00C12606" w:rsidRPr="00077D96">
              <w:rPr>
                <w:rFonts w:eastAsia="等线"/>
                <w:lang w:eastAsia="en-GB"/>
              </w:rPr>
              <w:t>"GFBR can no longer be guaranteed" together with the corresponding direction</w:t>
            </w:r>
            <w:r w:rsidR="00C12606">
              <w:rPr>
                <w:rFonts w:eastAsia="等线"/>
                <w:lang w:eastAsia="en-GB"/>
              </w:rPr>
              <w:t xml:space="preserve"> is provided to the AF is not defined.</w:t>
            </w:r>
          </w:p>
          <w:p w14:paraId="08246E4F" w14:textId="42FE6A42" w:rsidR="00C12606" w:rsidRPr="00B677A5" w:rsidRDefault="0018652C" w:rsidP="0018652C">
            <w:pPr>
              <w:pStyle w:val="CRCoverPage"/>
              <w:spacing w:after="0"/>
              <w:rPr>
                <w:rFonts w:eastAsiaTheme="minorEastAsia"/>
                <w:noProof/>
                <w:lang w:eastAsia="zh-CN"/>
              </w:rPr>
            </w:pPr>
            <w:r>
              <w:rPr>
                <w:rFonts w:eastAsia="等线"/>
                <w:lang w:eastAsia="en-GB"/>
              </w:rPr>
              <w:t>H</w:t>
            </w:r>
            <w:r w:rsidR="00C12606">
              <w:rPr>
                <w:rFonts w:eastAsia="等线"/>
                <w:lang w:eastAsia="en-GB"/>
              </w:rPr>
              <w:t xml:space="preserve">ow to handle </w:t>
            </w:r>
            <w:r w:rsidR="00C12606" w:rsidRPr="00077D96">
              <w:rPr>
                <w:rFonts w:eastAsia="等线"/>
                <w:lang w:eastAsia="en-GB"/>
              </w:rPr>
              <w:t>"</w:t>
            </w:r>
            <w:r w:rsidR="00C12606" w:rsidRPr="00077D96">
              <w:rPr>
                <w:rFonts w:eastAsia="等线"/>
                <w:lang w:eastAsia="zh-CN"/>
              </w:rPr>
              <w:t>GFBR</w:t>
            </w:r>
            <w:r w:rsidR="00C12606" w:rsidRPr="00077D96">
              <w:rPr>
                <w:rFonts w:eastAsia="等线"/>
                <w:lang w:eastAsia="en-GB"/>
              </w:rPr>
              <w:t xml:space="preserve"> can again be guaranteed" together with the corresponding direction</w:t>
            </w:r>
            <w:r w:rsidR="00C12606">
              <w:rPr>
                <w:rFonts w:eastAsia="等线"/>
                <w:lang w:eastAsia="en-GB"/>
              </w:rPr>
              <w:t xml:space="preserve"> is not defined.</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46E55" w14:textId="25CDC11E" w:rsidR="00997B26" w:rsidRPr="00997B26" w:rsidRDefault="0018652C" w:rsidP="00997B26">
            <w:pPr>
              <w:pStyle w:val="CRCoverPage"/>
              <w:spacing w:after="0"/>
              <w:ind w:left="100"/>
              <w:rPr>
                <w:rFonts w:eastAsiaTheme="minorEastAsia"/>
                <w:noProof/>
                <w:lang w:eastAsia="zh-CN"/>
              </w:rPr>
            </w:pPr>
            <w:r w:rsidRPr="00077D96">
              <w:rPr>
                <w:rFonts w:eastAsia="等线"/>
                <w:lang w:eastAsia="en-GB"/>
              </w:rPr>
              <w:t>If the NG-RAN determines that only in one direction the GFBR, the PDB or the PER cannot be fulfilled</w:t>
            </w:r>
            <w:r>
              <w:rPr>
                <w:rFonts w:eastAsia="等线"/>
                <w:lang w:eastAsia="en-GB"/>
              </w:rPr>
              <w:t xml:space="preserve"> </w:t>
            </w:r>
            <w:r w:rsidRPr="003964A6">
              <w:t>(or can be fulfilled again)</w:t>
            </w:r>
            <w:r w:rsidRPr="00077D96">
              <w:rPr>
                <w:rFonts w:eastAsia="等线"/>
                <w:lang w:eastAsia="en-GB"/>
              </w:rPr>
              <w:t>, the NG-RAN shall indicate that "GFBR can no longer</w:t>
            </w:r>
            <w:r>
              <w:rPr>
                <w:rFonts w:eastAsia="等线"/>
                <w:lang w:eastAsia="en-GB"/>
              </w:rPr>
              <w:t xml:space="preserve"> </w:t>
            </w:r>
            <w:r w:rsidRPr="003964A6">
              <w:t>(or can again)</w:t>
            </w:r>
            <w:r w:rsidRPr="00077D96">
              <w:rPr>
                <w:rFonts w:eastAsia="等线"/>
                <w:lang w:eastAsia="en-GB"/>
              </w:rPr>
              <w:t xml:space="preserve"> be guaranteed" together with the corresponding direction</w:t>
            </w:r>
            <w:r>
              <w:rPr>
                <w:rFonts w:eastAsia="等线"/>
                <w:lang w:eastAsia="en-GB"/>
              </w:rPr>
              <w:t xml:space="preserve"> to the SMF (via the AMF)</w:t>
            </w:r>
            <w:r w:rsidRPr="00077D96">
              <w:rPr>
                <w:rFonts w:eastAsia="等线"/>
                <w:lang w:eastAsia="en-GB"/>
              </w:rPr>
              <w:t>.</w:t>
            </w:r>
            <w:r>
              <w:rPr>
                <w:rFonts w:eastAsia="等线"/>
                <w:lang w:eastAsia="en-GB"/>
              </w:rPr>
              <w:t xml:space="preserve"> T</w:t>
            </w:r>
            <w:r w:rsidRPr="00077D96">
              <w:rPr>
                <w:rFonts w:eastAsia="等线"/>
                <w:lang w:eastAsia="en-GB"/>
              </w:rPr>
              <w:t>he SMF</w:t>
            </w:r>
            <w:r>
              <w:rPr>
                <w:rFonts w:eastAsia="等线"/>
                <w:lang w:eastAsia="en-GB"/>
              </w:rPr>
              <w:t xml:space="preserve"> forwards the </w:t>
            </w:r>
            <w:r w:rsidRPr="00077D96">
              <w:rPr>
                <w:rFonts w:eastAsia="等线"/>
                <w:lang w:eastAsia="en-GB"/>
              </w:rPr>
              <w:t xml:space="preserve">"GFBR can no longer </w:t>
            </w:r>
            <w:r w:rsidRPr="003964A6">
              <w:t>(or can again)</w:t>
            </w:r>
            <w:r>
              <w:t xml:space="preserve"> </w:t>
            </w:r>
            <w:r w:rsidRPr="00077D96">
              <w:rPr>
                <w:rFonts w:eastAsia="等线"/>
                <w:lang w:eastAsia="en-GB"/>
              </w:rPr>
              <w:t>be guaranteed" together with the corresponding direction</w:t>
            </w:r>
            <w:r>
              <w:rPr>
                <w:rFonts w:eastAsia="等线"/>
                <w:lang w:eastAsia="en-GB"/>
              </w:rPr>
              <w:t xml:space="preserve"> in the </w:t>
            </w:r>
            <w:proofErr w:type="spellStart"/>
            <w:r>
              <w:rPr>
                <w:rFonts w:eastAsia="等线"/>
                <w:lang w:eastAsia="en-GB"/>
              </w:rPr>
              <w:t>Npcf_SMPolicyControl_Update</w:t>
            </w:r>
            <w:proofErr w:type="spellEnd"/>
            <w:r>
              <w:rPr>
                <w:rFonts w:eastAsia="等线"/>
                <w:lang w:eastAsia="en-GB"/>
              </w:rPr>
              <w:t xml:space="preserve"> request to the PCF, and the PCF notifies the AF (via the NEF) that the "</w:t>
            </w:r>
            <w:r w:rsidRPr="00077D96">
              <w:rPr>
                <w:rFonts w:eastAsia="等线"/>
                <w:lang w:eastAsia="en-GB"/>
              </w:rPr>
              <w:t xml:space="preserve">GFBR can no longer </w:t>
            </w:r>
            <w:r w:rsidRPr="003964A6">
              <w:t>(or can again)</w:t>
            </w:r>
            <w:r>
              <w:t xml:space="preserve"> </w:t>
            </w:r>
            <w:r w:rsidRPr="00077D96">
              <w:rPr>
                <w:rFonts w:eastAsia="等线"/>
                <w:lang w:eastAsia="en-GB"/>
              </w:rPr>
              <w:t>be guaranteed</w:t>
            </w:r>
            <w:r>
              <w:rPr>
                <w:rFonts w:eastAsia="等线"/>
                <w:lang w:eastAsia="en-GB"/>
              </w:rPr>
              <w:t xml:space="preserve"> </w:t>
            </w:r>
            <w:r w:rsidRPr="00077D96">
              <w:rPr>
                <w:rFonts w:eastAsia="等线"/>
                <w:lang w:eastAsia="en-GB"/>
              </w:rPr>
              <w:t xml:space="preserve">with the corresponding </w:t>
            </w:r>
            <w:r>
              <w:rPr>
                <w:rFonts w:eastAsia="等线"/>
                <w:lang w:eastAsia="en-GB"/>
              </w:rPr>
              <w:t xml:space="preserve">UL or DL </w:t>
            </w:r>
            <w:r w:rsidRPr="00077D96">
              <w:rPr>
                <w:rFonts w:eastAsia="等线"/>
                <w:lang w:eastAsia="en-GB"/>
              </w:rPr>
              <w:t>direction</w:t>
            </w:r>
            <w:r>
              <w:rPr>
                <w:rFonts w:eastAsia="等线"/>
                <w:lang w:eastAsia="en-GB"/>
              </w:rPr>
              <w:t xml:space="preserve">" in the </w:t>
            </w:r>
            <w:proofErr w:type="spellStart"/>
            <w:r>
              <w:rPr>
                <w:rFonts w:eastAsia="等线"/>
                <w:lang w:eastAsia="en-GB"/>
              </w:rPr>
              <w:t>Naf_EventExposure</w:t>
            </w:r>
            <w:proofErr w:type="spellEnd"/>
            <w:r>
              <w:rPr>
                <w:rFonts w:eastAsia="等线"/>
                <w:lang w:eastAsia="en-GB"/>
              </w:rPr>
              <w:t xml:space="preserve"> or </w:t>
            </w:r>
            <w:proofErr w:type="spellStart"/>
            <w:r>
              <w:rPr>
                <w:rFonts w:eastAsia="等线"/>
                <w:lang w:eastAsia="en-GB"/>
              </w:rPr>
              <w:t>Nnef_EventExposure_Notify</w:t>
            </w:r>
            <w:proofErr w:type="spellEnd"/>
            <w:r>
              <w:rPr>
                <w:rFonts w:eastAsia="等线"/>
                <w:lang w:eastAsia="en-GB"/>
              </w:rPr>
              <w:t xml:space="preserve"> service as described in clause 6.1.3.27.4 of TS23.503.</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11220D0E" w:rsidR="00A85765" w:rsidRPr="00C70A04" w:rsidRDefault="0018652C" w:rsidP="0018652C">
            <w:pPr>
              <w:pStyle w:val="CRCoverPage"/>
              <w:spacing w:after="0"/>
              <w:ind w:left="100"/>
              <w:rPr>
                <w:rFonts w:eastAsiaTheme="minorEastAsia"/>
                <w:noProof/>
                <w:lang w:eastAsia="zh-CN"/>
              </w:rPr>
            </w:pPr>
            <w:r>
              <w:rPr>
                <w:rFonts w:eastAsiaTheme="minorEastAsia" w:hint="eastAsia"/>
                <w:noProof/>
                <w:lang w:eastAsia="zh-CN"/>
              </w:rPr>
              <w:t>QoS</w:t>
            </w:r>
            <w:r>
              <w:rPr>
                <w:rFonts w:eastAsiaTheme="minorEastAsia"/>
                <w:noProof/>
                <w:lang w:eastAsia="zh-CN"/>
              </w:rPr>
              <w:t xml:space="preserve"> Notification Control message of PDU Set QoS that </w:t>
            </w:r>
            <w:r w:rsidRPr="00077D96">
              <w:rPr>
                <w:rFonts w:eastAsia="等线"/>
                <w:lang w:eastAsia="en-GB"/>
              </w:rPr>
              <w:t>"GFBR can no longer</w:t>
            </w:r>
            <w:r>
              <w:rPr>
                <w:rFonts w:eastAsia="等线"/>
                <w:lang w:eastAsia="en-GB"/>
              </w:rPr>
              <w:t xml:space="preserve"> </w:t>
            </w:r>
            <w:r w:rsidRPr="003964A6">
              <w:t>(or can again)</w:t>
            </w:r>
            <w:r>
              <w:rPr>
                <w:rFonts w:eastAsia="等线"/>
                <w:lang w:eastAsia="en-GB"/>
              </w:rPr>
              <w:t xml:space="preserve"> be guaranteed" together </w:t>
            </w:r>
            <w:r>
              <w:rPr>
                <w:rFonts w:eastAsiaTheme="minorEastAsia"/>
                <w:noProof/>
                <w:lang w:eastAsia="zh-CN"/>
              </w:rPr>
              <w:t>with only one direction is not provided to the AF.</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154F32AF" w:rsidR="00DA32C4" w:rsidRPr="00C70A04" w:rsidRDefault="0018652C" w:rsidP="00790905">
            <w:pPr>
              <w:pStyle w:val="CRCoverPage"/>
              <w:spacing w:after="0"/>
              <w:ind w:left="100"/>
              <w:rPr>
                <w:rFonts w:eastAsiaTheme="minorEastAsia"/>
                <w:noProof/>
                <w:lang w:eastAsia="zh-CN"/>
              </w:rPr>
            </w:pPr>
            <w:r>
              <w:rPr>
                <w:rFonts w:eastAsiaTheme="minorEastAsia" w:hint="eastAsia"/>
                <w:noProof/>
                <w:lang w:eastAsia="zh-CN"/>
              </w:rPr>
              <w:t>5</w:t>
            </w:r>
            <w:r>
              <w:rPr>
                <w:rFonts w:eastAsiaTheme="minorEastAsia"/>
                <w:noProof/>
                <w:lang w:eastAsia="zh-CN"/>
              </w:rPr>
              <w:t>.7.2.4</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4CCBC79A" w14:textId="665C886A" w:rsidR="00077D96" w:rsidRPr="00077D96" w:rsidRDefault="00077D96" w:rsidP="00077D96">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5" w:name="_CR5_7_2_4_1"/>
      <w:bookmarkStart w:id="16" w:name="_CR5_7_2_4_1a"/>
      <w:bookmarkStart w:id="17" w:name="_Toc36187726"/>
      <w:bookmarkStart w:id="18" w:name="_Toc45183630"/>
      <w:bookmarkStart w:id="19" w:name="_Toc47342472"/>
      <w:bookmarkStart w:id="20" w:name="_Toc51769172"/>
      <w:bookmarkStart w:id="21" w:name="_Toc18560073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077D96">
        <w:rPr>
          <w:rFonts w:ascii="Arial" w:eastAsia="等线" w:hAnsi="Arial"/>
          <w:sz w:val="22"/>
          <w:lang w:eastAsia="en-GB"/>
        </w:rPr>
        <w:t>5.7.2.4.1a</w:t>
      </w:r>
      <w:r w:rsidRPr="00077D96">
        <w:rPr>
          <w:rFonts w:ascii="Arial" w:eastAsia="等线" w:hAnsi="Arial"/>
          <w:sz w:val="22"/>
          <w:lang w:eastAsia="en-GB"/>
        </w:rPr>
        <w:tab/>
        <w:t xml:space="preserve">Notification Control without Alternative </w:t>
      </w:r>
      <w:proofErr w:type="spellStart"/>
      <w:r w:rsidRPr="00077D96">
        <w:rPr>
          <w:rFonts w:ascii="Arial" w:eastAsia="等线" w:hAnsi="Arial"/>
          <w:sz w:val="22"/>
          <w:lang w:eastAsia="en-GB"/>
        </w:rPr>
        <w:t>QoS</w:t>
      </w:r>
      <w:proofErr w:type="spellEnd"/>
      <w:r w:rsidRPr="00077D96">
        <w:rPr>
          <w:rFonts w:ascii="Arial" w:eastAsia="等线" w:hAnsi="Arial"/>
          <w:sz w:val="22"/>
          <w:lang w:eastAsia="en-GB"/>
        </w:rPr>
        <w:t xml:space="preserve"> Profiles</w:t>
      </w:r>
      <w:bookmarkEnd w:id="17"/>
      <w:bookmarkEnd w:id="18"/>
      <w:bookmarkEnd w:id="19"/>
      <w:bookmarkEnd w:id="20"/>
      <w:bookmarkEnd w:id="21"/>
    </w:p>
    <w:p w14:paraId="40B52C0C" w14:textId="77777777" w:rsidR="00077D96" w:rsidRPr="00077D96" w:rsidRDefault="00077D96" w:rsidP="00077D96">
      <w:pPr>
        <w:overflowPunct w:val="0"/>
        <w:autoSpaceDE w:val="0"/>
        <w:autoSpaceDN w:val="0"/>
        <w:adjustRightInd w:val="0"/>
        <w:textAlignment w:val="baseline"/>
        <w:rPr>
          <w:rFonts w:eastAsia="等线"/>
          <w:lang w:eastAsia="en-GB"/>
        </w:rPr>
      </w:pPr>
      <w:r w:rsidRPr="00077D96">
        <w:rPr>
          <w:rFonts w:eastAsia="等线"/>
          <w:lang w:eastAsia="en-GB"/>
        </w:rPr>
        <w:t xml:space="preserve">If, for a given GBR </w:t>
      </w:r>
      <w:proofErr w:type="spellStart"/>
      <w:r w:rsidRPr="00077D96">
        <w:rPr>
          <w:rFonts w:eastAsia="等线"/>
          <w:lang w:eastAsia="en-GB"/>
        </w:rPr>
        <w:t>QoS</w:t>
      </w:r>
      <w:proofErr w:type="spellEnd"/>
      <w:r w:rsidRPr="00077D96">
        <w:rPr>
          <w:rFonts w:eastAsia="等线"/>
          <w:lang w:eastAsia="en-GB"/>
        </w:rPr>
        <w:t xml:space="preserve"> Flow, Notification control is enabled and the NG-RAN determines that </w:t>
      </w:r>
      <w:r w:rsidRPr="00077D96">
        <w:rPr>
          <w:rFonts w:eastAsia="等线"/>
          <w:lang w:eastAsia="zh-CN"/>
        </w:rPr>
        <w:t xml:space="preserve">the GFBR, the PDB or the PER of the </w:t>
      </w:r>
      <w:proofErr w:type="spellStart"/>
      <w:r w:rsidRPr="00077D96">
        <w:rPr>
          <w:rFonts w:eastAsia="等线"/>
          <w:lang w:eastAsia="zh-CN"/>
        </w:rPr>
        <w:t>QoS</w:t>
      </w:r>
      <w:proofErr w:type="spellEnd"/>
      <w:r w:rsidRPr="00077D96">
        <w:rPr>
          <w:rFonts w:eastAsia="等线"/>
          <w:lang w:eastAsia="zh-CN"/>
        </w:rPr>
        <w:t xml:space="preserve"> profile cannot be fulfilled</w:t>
      </w:r>
      <w:r w:rsidRPr="00077D96">
        <w:rPr>
          <w:rFonts w:eastAsia="等线"/>
          <w:lang w:eastAsia="en-GB"/>
        </w:rPr>
        <w:t xml:space="preserve">, NG-RAN shall send a notification towards SMF that the "GFBR can no longer be guaranteed". Furthermore, the NG-RAN shall keep the </w:t>
      </w:r>
      <w:proofErr w:type="spellStart"/>
      <w:r w:rsidRPr="00077D96">
        <w:rPr>
          <w:rFonts w:eastAsia="等线"/>
          <w:lang w:eastAsia="en-GB"/>
        </w:rPr>
        <w:t>QoS</w:t>
      </w:r>
      <w:proofErr w:type="spellEnd"/>
      <w:r w:rsidRPr="00077D96">
        <w:rPr>
          <w:rFonts w:eastAsia="等线"/>
          <w:lang w:eastAsia="en-GB"/>
        </w:rPr>
        <w:t xml:space="preserve"> Flow (i.e. while the NG-RAN is not fulfilling the requested </w:t>
      </w:r>
      <w:proofErr w:type="spellStart"/>
      <w:r w:rsidRPr="00077D96">
        <w:rPr>
          <w:rFonts w:eastAsia="等线"/>
          <w:lang w:eastAsia="en-GB"/>
        </w:rPr>
        <w:t>QoS</w:t>
      </w:r>
      <w:proofErr w:type="spellEnd"/>
      <w:r w:rsidRPr="00077D96">
        <w:rPr>
          <w:rFonts w:eastAsia="等线"/>
          <w:lang w:eastAsia="en-GB"/>
        </w:rPr>
        <w:t xml:space="preserve"> profile for this </w:t>
      </w:r>
      <w:proofErr w:type="spellStart"/>
      <w:r w:rsidRPr="00077D96">
        <w:rPr>
          <w:rFonts w:eastAsia="等线"/>
          <w:lang w:eastAsia="en-GB"/>
        </w:rPr>
        <w:t>QoS</w:t>
      </w:r>
      <w:proofErr w:type="spellEnd"/>
      <w:r w:rsidRPr="00077D96">
        <w:rPr>
          <w:rFonts w:eastAsia="等线"/>
          <w:lang w:eastAsia="en-GB"/>
        </w:rPr>
        <w:t xml:space="preserve"> Flow), unless specific conditions at the NG-RAN require the release of the NG-RAN resources for this GBR </w:t>
      </w:r>
      <w:proofErr w:type="spellStart"/>
      <w:r w:rsidRPr="00077D96">
        <w:rPr>
          <w:rFonts w:eastAsia="等线"/>
          <w:lang w:eastAsia="en-GB"/>
        </w:rPr>
        <w:t>QoS</w:t>
      </w:r>
      <w:proofErr w:type="spellEnd"/>
      <w:r w:rsidRPr="00077D96">
        <w:rPr>
          <w:rFonts w:eastAsia="等线"/>
          <w:lang w:eastAsia="en-GB"/>
        </w:rPr>
        <w:t xml:space="preserve"> Flow, e.g. due to Radio link failure or RAN internal congestion. The NG-RAN should try to fulfil the </w:t>
      </w:r>
      <w:r w:rsidRPr="00077D96">
        <w:rPr>
          <w:rFonts w:eastAsia="等线"/>
          <w:lang w:eastAsia="zh-CN"/>
        </w:rPr>
        <w:t xml:space="preserve">GFBR, the PDB and the PER of the </w:t>
      </w:r>
      <w:proofErr w:type="spellStart"/>
      <w:r w:rsidRPr="00077D96">
        <w:rPr>
          <w:rFonts w:eastAsia="等线"/>
          <w:lang w:eastAsia="zh-CN"/>
        </w:rPr>
        <w:t>QoS</w:t>
      </w:r>
      <w:proofErr w:type="spellEnd"/>
      <w:r w:rsidRPr="00077D96">
        <w:rPr>
          <w:rFonts w:eastAsia="等线"/>
          <w:lang w:eastAsia="zh-CN"/>
        </w:rPr>
        <w:t xml:space="preserve"> profile again</w:t>
      </w:r>
      <w:r w:rsidRPr="00077D96">
        <w:rPr>
          <w:rFonts w:eastAsia="等线"/>
          <w:lang w:eastAsia="en-GB"/>
        </w:rPr>
        <w:t>.</w:t>
      </w:r>
    </w:p>
    <w:p w14:paraId="01679EAE" w14:textId="77777777" w:rsidR="00077D96" w:rsidRPr="00077D96" w:rsidRDefault="00077D96" w:rsidP="00077D96">
      <w:pPr>
        <w:keepLines/>
        <w:overflowPunct w:val="0"/>
        <w:autoSpaceDE w:val="0"/>
        <w:autoSpaceDN w:val="0"/>
        <w:adjustRightInd w:val="0"/>
        <w:ind w:left="1135" w:hanging="851"/>
        <w:textAlignment w:val="baseline"/>
        <w:rPr>
          <w:rFonts w:eastAsia="等线"/>
          <w:lang w:eastAsia="en-GB"/>
        </w:rPr>
      </w:pPr>
      <w:r w:rsidRPr="00077D96">
        <w:rPr>
          <w:rFonts w:eastAsia="等线"/>
          <w:lang w:eastAsia="en-GB"/>
        </w:rPr>
        <w:t>NOTE 1:</w:t>
      </w:r>
      <w:r w:rsidRPr="00077D96">
        <w:rPr>
          <w:rFonts w:eastAsia="等线"/>
          <w:lang w:eastAsia="en-GB"/>
        </w:rPr>
        <w:tab/>
        <w:t>NG-RAN can decide that the "GFBR can no longer be guaranteed" based on, e.g. measurements like queuing delay or system load.</w:t>
      </w:r>
    </w:p>
    <w:p w14:paraId="7F3F3646" w14:textId="77777777" w:rsidR="00077D96" w:rsidRPr="00077D96" w:rsidRDefault="00077D96" w:rsidP="00077D96">
      <w:pPr>
        <w:overflowPunct w:val="0"/>
        <w:autoSpaceDE w:val="0"/>
        <w:autoSpaceDN w:val="0"/>
        <w:adjustRightInd w:val="0"/>
        <w:textAlignment w:val="baseline"/>
        <w:rPr>
          <w:rFonts w:eastAsia="等线"/>
          <w:lang w:eastAsia="en-GB"/>
        </w:rPr>
      </w:pPr>
      <w:r w:rsidRPr="00077D96">
        <w:rPr>
          <w:rFonts w:eastAsia="等线"/>
          <w:lang w:eastAsia="en-GB"/>
        </w:rPr>
        <w:t>Upon receiving a notification from the NG-RAN that the "GFBR can no longer be guaranteed", the SMF may forward the notification to the PCF, see TS 23.503 [45].</w:t>
      </w:r>
    </w:p>
    <w:p w14:paraId="37121D0F" w14:textId="77777777" w:rsidR="00077D96" w:rsidRPr="00077D96" w:rsidRDefault="00077D96" w:rsidP="00077D96">
      <w:pPr>
        <w:overflowPunct w:val="0"/>
        <w:autoSpaceDE w:val="0"/>
        <w:autoSpaceDN w:val="0"/>
        <w:adjustRightInd w:val="0"/>
        <w:textAlignment w:val="baseline"/>
        <w:rPr>
          <w:rFonts w:eastAsia="等线"/>
          <w:lang w:eastAsia="en-GB"/>
        </w:rPr>
      </w:pPr>
      <w:r w:rsidRPr="00077D96">
        <w:rPr>
          <w:rFonts w:eastAsia="等线"/>
          <w:lang w:eastAsia="en-GB"/>
        </w:rPr>
        <w:t xml:space="preserve">When the NG-RAN determines that </w:t>
      </w:r>
      <w:r w:rsidRPr="00077D96">
        <w:rPr>
          <w:rFonts w:eastAsia="等线"/>
          <w:lang w:eastAsia="zh-CN"/>
        </w:rPr>
        <w:t xml:space="preserve">the GFBR, the PDB and the PER of the </w:t>
      </w:r>
      <w:proofErr w:type="spellStart"/>
      <w:r w:rsidRPr="00077D96">
        <w:rPr>
          <w:rFonts w:eastAsia="等线"/>
          <w:lang w:eastAsia="zh-CN"/>
        </w:rPr>
        <w:t>QoS</w:t>
      </w:r>
      <w:proofErr w:type="spellEnd"/>
      <w:r w:rsidRPr="00077D96">
        <w:rPr>
          <w:rFonts w:eastAsia="等线"/>
          <w:lang w:eastAsia="zh-CN"/>
        </w:rPr>
        <w:t xml:space="preserve"> profile</w:t>
      </w:r>
      <w:r w:rsidRPr="00077D96">
        <w:rPr>
          <w:rFonts w:eastAsia="等线"/>
          <w:lang w:eastAsia="en-GB"/>
        </w:rPr>
        <w:t xml:space="preserve"> can be fulfilled again for a </w:t>
      </w:r>
      <w:proofErr w:type="spellStart"/>
      <w:r w:rsidRPr="00077D96">
        <w:rPr>
          <w:rFonts w:eastAsia="等线"/>
          <w:lang w:eastAsia="en-GB"/>
        </w:rPr>
        <w:t>QoS</w:t>
      </w:r>
      <w:proofErr w:type="spellEnd"/>
      <w:r w:rsidRPr="00077D96">
        <w:rPr>
          <w:rFonts w:eastAsia="等线"/>
          <w:lang w:eastAsia="en-GB"/>
        </w:rPr>
        <w:t xml:space="preserve"> Flow (for which a notification that the "GFBR can no longer</w:t>
      </w:r>
      <w:r w:rsidRPr="00077D96" w:rsidDel="006D0ECC">
        <w:rPr>
          <w:rFonts w:eastAsia="等线"/>
          <w:lang w:eastAsia="en-GB"/>
        </w:rPr>
        <w:t xml:space="preserve"> </w:t>
      </w:r>
      <w:r w:rsidRPr="00077D96">
        <w:rPr>
          <w:rFonts w:eastAsia="等线"/>
          <w:lang w:eastAsia="en-GB"/>
        </w:rPr>
        <w:t>be guaranteed" has been sent), the NG-RAN shall send a notification, informing the SMF that the "</w:t>
      </w:r>
      <w:r w:rsidRPr="00077D96">
        <w:rPr>
          <w:rFonts w:eastAsia="等线"/>
          <w:lang w:eastAsia="zh-CN"/>
        </w:rPr>
        <w:t>GFBR</w:t>
      </w:r>
      <w:r w:rsidRPr="00077D96">
        <w:rPr>
          <w:rFonts w:eastAsia="等线"/>
          <w:lang w:eastAsia="en-GB"/>
        </w:rPr>
        <w:t xml:space="preserve"> can again be guaranteed" and the SMF may forward the notification to the PCF, see TS 23.503 [45]. The NG-RAN shall send a subsequent notification that the "GFBR can no longer be guaranteed" whenever necessary.</w:t>
      </w:r>
    </w:p>
    <w:p w14:paraId="4CF1909B" w14:textId="77777777" w:rsidR="00077D96" w:rsidRPr="00077D96" w:rsidRDefault="00077D96" w:rsidP="00077D96">
      <w:pPr>
        <w:keepLines/>
        <w:overflowPunct w:val="0"/>
        <w:autoSpaceDE w:val="0"/>
        <w:autoSpaceDN w:val="0"/>
        <w:adjustRightInd w:val="0"/>
        <w:ind w:left="1135" w:hanging="851"/>
        <w:textAlignment w:val="baseline"/>
        <w:rPr>
          <w:rFonts w:eastAsia="等线"/>
          <w:lang w:eastAsia="en-GB"/>
        </w:rPr>
      </w:pPr>
      <w:r w:rsidRPr="00077D96">
        <w:rPr>
          <w:rFonts w:eastAsia="等线"/>
          <w:lang w:eastAsia="en-GB"/>
        </w:rPr>
        <w:t>NOTE 2:</w:t>
      </w:r>
      <w:r w:rsidRPr="00077D96">
        <w:rPr>
          <w:rFonts w:eastAsia="等线"/>
          <w:lang w:eastAsia="en-GB"/>
        </w:rPr>
        <w:tab/>
        <w:t>It is assumed that NG-RAN implementation will apply some hysteresis before determining that the "GFBR can again be guaranteed" and therefore a frequent signalling of "GFBR can again be guaranteed" followed by "GFBR can no longer be guaranteed" is not expected.</w:t>
      </w:r>
    </w:p>
    <w:p w14:paraId="6A456113" w14:textId="77777777" w:rsidR="00077D96" w:rsidRPr="00077D96" w:rsidRDefault="00077D96" w:rsidP="00077D96">
      <w:pPr>
        <w:keepLines/>
        <w:overflowPunct w:val="0"/>
        <w:autoSpaceDE w:val="0"/>
        <w:autoSpaceDN w:val="0"/>
        <w:adjustRightInd w:val="0"/>
        <w:ind w:left="1135" w:hanging="851"/>
        <w:textAlignment w:val="baseline"/>
        <w:rPr>
          <w:rFonts w:eastAsia="等线"/>
          <w:lang w:eastAsia="en-GB"/>
        </w:rPr>
      </w:pPr>
      <w:r w:rsidRPr="00077D96">
        <w:rPr>
          <w:rFonts w:eastAsia="等线"/>
          <w:lang w:eastAsia="en-GB"/>
        </w:rPr>
        <w:t>NOTE 3:</w:t>
      </w:r>
      <w:r w:rsidRPr="00077D96">
        <w:rPr>
          <w:rFonts w:eastAsia="等线"/>
          <w:lang w:eastAsia="en-GB"/>
        </w:rPr>
        <w:tab/>
        <w:t xml:space="preserve">If the </w:t>
      </w:r>
      <w:proofErr w:type="spellStart"/>
      <w:r w:rsidRPr="00077D96">
        <w:rPr>
          <w:rFonts w:eastAsia="等线"/>
          <w:lang w:eastAsia="en-GB"/>
        </w:rPr>
        <w:t>QoS</w:t>
      </w:r>
      <w:proofErr w:type="spellEnd"/>
      <w:r w:rsidRPr="00077D96">
        <w:rPr>
          <w:rFonts w:eastAsia="等线"/>
          <w:lang w:eastAsia="en-GB"/>
        </w:rPr>
        <w:t xml:space="preserve"> Flow is modified, the NG-RAN restarts the check whether the "GFBR can no longer be guaranteed" according to the updated </w:t>
      </w:r>
      <w:proofErr w:type="spellStart"/>
      <w:r w:rsidRPr="00077D96">
        <w:rPr>
          <w:rFonts w:eastAsia="等线"/>
          <w:lang w:eastAsia="en-GB"/>
        </w:rPr>
        <w:t>QoS</w:t>
      </w:r>
      <w:proofErr w:type="spellEnd"/>
      <w:r w:rsidRPr="00077D96">
        <w:rPr>
          <w:rFonts w:eastAsia="等线"/>
          <w:lang w:eastAsia="en-GB"/>
        </w:rPr>
        <w:t xml:space="preserve"> profile. If the Notification control parameter is not included in the updated </w:t>
      </w:r>
      <w:proofErr w:type="spellStart"/>
      <w:r w:rsidRPr="00077D96">
        <w:rPr>
          <w:rFonts w:eastAsia="等线"/>
          <w:lang w:eastAsia="en-GB"/>
        </w:rPr>
        <w:t>QoS</w:t>
      </w:r>
      <w:proofErr w:type="spellEnd"/>
      <w:r w:rsidRPr="00077D96">
        <w:rPr>
          <w:rFonts w:eastAsia="等线"/>
          <w:lang w:eastAsia="en-GB"/>
        </w:rPr>
        <w:t xml:space="preserve"> profile, the Notification control is disabled.</w:t>
      </w:r>
    </w:p>
    <w:p w14:paraId="02A9FCC8" w14:textId="77777777" w:rsidR="00077D96" w:rsidRPr="00077D96" w:rsidRDefault="00077D96" w:rsidP="00077D96">
      <w:pPr>
        <w:overflowPunct w:val="0"/>
        <w:autoSpaceDE w:val="0"/>
        <w:autoSpaceDN w:val="0"/>
        <w:adjustRightInd w:val="0"/>
        <w:textAlignment w:val="baseline"/>
        <w:rPr>
          <w:rFonts w:eastAsia="等线"/>
          <w:lang w:eastAsia="en-GB"/>
        </w:rPr>
      </w:pPr>
      <w:bookmarkStart w:id="22" w:name="_Toc27846600"/>
      <w:r w:rsidRPr="00077D96">
        <w:rPr>
          <w:rFonts w:eastAsia="等线"/>
          <w:lang w:eastAsia="en-GB"/>
        </w:rPr>
        <w:t xml:space="preserve">During a handover, the Source NG-RAN does not inform the Target NG-RAN about whether the Source NG-RAN has sent a notification for a </w:t>
      </w:r>
      <w:proofErr w:type="spellStart"/>
      <w:r w:rsidRPr="00077D96">
        <w:rPr>
          <w:rFonts w:eastAsia="等线"/>
          <w:lang w:eastAsia="en-GB"/>
        </w:rPr>
        <w:t>QoS</w:t>
      </w:r>
      <w:proofErr w:type="spellEnd"/>
      <w:r w:rsidRPr="00077D96">
        <w:rPr>
          <w:rFonts w:eastAsia="等线"/>
          <w:lang w:eastAsia="en-GB"/>
        </w:rPr>
        <w:t xml:space="preserve"> Flow that the "GFBR can no longer be guaranteed". The Target NG-RAN performs admission control rejecting any </w:t>
      </w:r>
      <w:proofErr w:type="spellStart"/>
      <w:r w:rsidRPr="00077D96">
        <w:rPr>
          <w:rFonts w:eastAsia="等线"/>
          <w:lang w:eastAsia="en-GB"/>
        </w:rPr>
        <w:t>QoS</w:t>
      </w:r>
      <w:proofErr w:type="spellEnd"/>
      <w:r w:rsidRPr="00077D96">
        <w:rPr>
          <w:rFonts w:eastAsia="等线"/>
          <w:lang w:eastAsia="en-GB"/>
        </w:rPr>
        <w:t xml:space="preserve"> Flows for which resources cannot be permanently allocated. The accepted </w:t>
      </w:r>
      <w:proofErr w:type="spellStart"/>
      <w:r w:rsidRPr="00077D96">
        <w:rPr>
          <w:rFonts w:eastAsia="等线"/>
          <w:lang w:eastAsia="en-GB"/>
        </w:rPr>
        <w:t>QoS</w:t>
      </w:r>
      <w:proofErr w:type="spellEnd"/>
      <w:r w:rsidRPr="00077D96">
        <w:rPr>
          <w:rFonts w:eastAsia="等线"/>
          <w:lang w:eastAsia="en-GB"/>
        </w:rPr>
        <w:t xml:space="preserve"> Flows are included in the N2 Path Switch Request or N2 Handover Request Acknowledge message from the NG-RAN to the AMF. The SMF shall interpret the fact that a </w:t>
      </w:r>
      <w:proofErr w:type="spellStart"/>
      <w:r w:rsidRPr="00077D96">
        <w:rPr>
          <w:rFonts w:eastAsia="等线"/>
          <w:lang w:eastAsia="en-GB"/>
        </w:rPr>
        <w:t>QoS</w:t>
      </w:r>
      <w:proofErr w:type="spellEnd"/>
      <w:r w:rsidRPr="00077D96">
        <w:rPr>
          <w:rFonts w:eastAsia="等线"/>
          <w:lang w:eastAsia="en-GB"/>
        </w:rPr>
        <w:t xml:space="preserve"> Flow is listed as transferred </w:t>
      </w:r>
      <w:proofErr w:type="spellStart"/>
      <w:r w:rsidRPr="00077D96">
        <w:rPr>
          <w:rFonts w:eastAsia="等线"/>
          <w:lang w:eastAsia="en-GB"/>
        </w:rPr>
        <w:t>QoS</w:t>
      </w:r>
      <w:proofErr w:type="spellEnd"/>
      <w:r w:rsidRPr="00077D96">
        <w:rPr>
          <w:rFonts w:eastAsia="等线"/>
          <w:lang w:eastAsia="en-GB"/>
        </w:rPr>
        <w:t xml:space="preserve"> Flow in the </w:t>
      </w:r>
      <w:proofErr w:type="spellStart"/>
      <w:r w:rsidRPr="00077D96">
        <w:rPr>
          <w:rFonts w:eastAsia="等线"/>
          <w:lang w:eastAsia="en-GB"/>
        </w:rPr>
        <w:t>Nsmf_PDUSession_UpdateSMContext</w:t>
      </w:r>
      <w:proofErr w:type="spellEnd"/>
      <w:r w:rsidRPr="00077D96">
        <w:rPr>
          <w:rFonts w:eastAsia="等线"/>
          <w:lang w:eastAsia="en-GB"/>
        </w:rPr>
        <w:t xml:space="preserve"> Request received from the AMF as a notification that "GFBR can again be guaranteed" for this </w:t>
      </w:r>
      <w:proofErr w:type="spellStart"/>
      <w:r w:rsidRPr="00077D96">
        <w:rPr>
          <w:rFonts w:eastAsia="等线"/>
          <w:lang w:eastAsia="en-GB"/>
        </w:rPr>
        <w:t>QoS</w:t>
      </w:r>
      <w:proofErr w:type="spellEnd"/>
      <w:r w:rsidRPr="00077D96">
        <w:rPr>
          <w:rFonts w:eastAsia="等线"/>
          <w:lang w:eastAsia="en-GB"/>
        </w:rPr>
        <w:t xml:space="preserve"> Flow unless the SMF is also receiving a reference to an Alternative </w:t>
      </w:r>
      <w:proofErr w:type="spellStart"/>
      <w:r w:rsidRPr="00077D96">
        <w:rPr>
          <w:rFonts w:eastAsia="等线"/>
          <w:lang w:eastAsia="en-GB"/>
        </w:rPr>
        <w:t>QoS</w:t>
      </w:r>
      <w:proofErr w:type="spellEnd"/>
      <w:r w:rsidRPr="00077D96">
        <w:rPr>
          <w:rFonts w:eastAsia="等线"/>
          <w:lang w:eastAsia="en-GB"/>
        </w:rPr>
        <w:t xml:space="preserve"> Profile for this </w:t>
      </w:r>
      <w:proofErr w:type="spellStart"/>
      <w:r w:rsidRPr="00077D96">
        <w:rPr>
          <w:rFonts w:eastAsia="等线"/>
          <w:lang w:eastAsia="en-GB"/>
        </w:rPr>
        <w:t>QoS</w:t>
      </w:r>
      <w:proofErr w:type="spellEnd"/>
      <w:r w:rsidRPr="00077D96">
        <w:rPr>
          <w:rFonts w:eastAsia="等线"/>
          <w:lang w:eastAsia="en-GB"/>
        </w:rPr>
        <w:t xml:space="preserve"> Flow (which is described in clause 5.7.2.4.2). After the handover is successfully completed, the Target NG-RAN shall send a subsequent notification that the "GFBR can no longer be guaranteed" for such a </w:t>
      </w:r>
      <w:proofErr w:type="spellStart"/>
      <w:r w:rsidRPr="00077D96">
        <w:rPr>
          <w:rFonts w:eastAsia="等线"/>
          <w:lang w:eastAsia="en-GB"/>
        </w:rPr>
        <w:t>QoS</w:t>
      </w:r>
      <w:proofErr w:type="spellEnd"/>
      <w:r w:rsidRPr="00077D96">
        <w:rPr>
          <w:rFonts w:eastAsia="等线"/>
          <w:lang w:eastAsia="en-GB"/>
        </w:rPr>
        <w:t xml:space="preserve"> Flow whenever necessary. If the SMF has previously notified the PCF that the "GFBR can no longer be guaranteed" and the SMF does not receive an explicit notification that the "GFBR can no longer be guaranteed" for that </w:t>
      </w:r>
      <w:proofErr w:type="spellStart"/>
      <w:r w:rsidRPr="00077D96">
        <w:rPr>
          <w:rFonts w:eastAsia="等线"/>
          <w:lang w:eastAsia="en-GB"/>
        </w:rPr>
        <w:t>QoS</w:t>
      </w:r>
      <w:proofErr w:type="spellEnd"/>
      <w:r w:rsidRPr="00077D96">
        <w:rPr>
          <w:rFonts w:eastAsia="等线"/>
          <w:lang w:eastAsia="en-GB"/>
        </w:rPr>
        <w:t xml:space="preserve"> Flow from the Target NG-RAN within a configured time, the SMF shall notify the PCF that the "GFBR can again be guaranteed".</w:t>
      </w:r>
    </w:p>
    <w:p w14:paraId="4E534731" w14:textId="77777777" w:rsidR="00077D96" w:rsidRPr="00077D96" w:rsidRDefault="00077D96" w:rsidP="00077D96">
      <w:pPr>
        <w:overflowPunct w:val="0"/>
        <w:autoSpaceDE w:val="0"/>
        <w:autoSpaceDN w:val="0"/>
        <w:adjustRightInd w:val="0"/>
        <w:textAlignment w:val="baseline"/>
        <w:rPr>
          <w:rFonts w:eastAsia="等线"/>
          <w:lang w:eastAsia="en-GB"/>
        </w:rPr>
      </w:pPr>
      <w:bookmarkStart w:id="23" w:name="_Toc36187727"/>
      <w:bookmarkStart w:id="24" w:name="_Toc45183631"/>
      <w:bookmarkStart w:id="25" w:name="_Toc47342473"/>
      <w:bookmarkStart w:id="26" w:name="_Toc51769173"/>
      <w:bookmarkStart w:id="27" w:name="_Toc185600736"/>
      <w:r w:rsidRPr="00077D96">
        <w:rPr>
          <w:rFonts w:eastAsia="等线"/>
          <w:lang w:eastAsia="en-GB"/>
        </w:rPr>
        <w:t xml:space="preserve">If the PDU Set </w:t>
      </w:r>
      <w:proofErr w:type="spellStart"/>
      <w:r w:rsidRPr="00077D96">
        <w:rPr>
          <w:rFonts w:eastAsia="等线"/>
          <w:lang w:eastAsia="en-GB"/>
        </w:rPr>
        <w:t>QoS</w:t>
      </w:r>
      <w:proofErr w:type="spellEnd"/>
      <w:r w:rsidRPr="00077D96">
        <w:rPr>
          <w:rFonts w:eastAsia="等线"/>
          <w:lang w:eastAsia="en-GB"/>
        </w:rPr>
        <w:t xml:space="preserve"> handling is applied in UL and/or DL, the NG-RAN uses the PDU Set </w:t>
      </w:r>
      <w:proofErr w:type="spellStart"/>
      <w:r w:rsidRPr="00077D96">
        <w:rPr>
          <w:rFonts w:eastAsia="等线"/>
          <w:lang w:eastAsia="en-GB"/>
        </w:rPr>
        <w:t>QoS</w:t>
      </w:r>
      <w:proofErr w:type="spellEnd"/>
      <w:r w:rsidRPr="00077D96">
        <w:rPr>
          <w:rFonts w:eastAsia="等线"/>
          <w:lang w:eastAsia="en-GB"/>
        </w:rPr>
        <w:t xml:space="preserve"> parameters PSDB and PSER for UL and/or DL instead of PDB and PER in the respective direction(s) to determine whether "GFBR can no longer be guaranteed" or "GFBR can again be guaranteed".</w:t>
      </w:r>
    </w:p>
    <w:p w14:paraId="5B5442E1" w14:textId="6B27038B" w:rsidR="008C2679" w:rsidRDefault="0071201D" w:rsidP="00997B26">
      <w:pPr>
        <w:overflowPunct w:val="0"/>
        <w:autoSpaceDE w:val="0"/>
        <w:autoSpaceDN w:val="0"/>
        <w:adjustRightInd w:val="0"/>
        <w:textAlignment w:val="baseline"/>
        <w:rPr>
          <w:rFonts w:eastAsia="等线"/>
          <w:lang w:eastAsia="en-GB"/>
        </w:rPr>
      </w:pPr>
      <w:ins w:id="28" w:author="Chunshan Xiong - CATT-168-d1" w:date="2025-04-09T19:51:00Z">
        <w:r>
          <w:rPr>
            <w:rFonts w:eastAsia="等线"/>
            <w:lang w:eastAsia="en-GB"/>
          </w:rPr>
          <w:t xml:space="preserve">When </w:t>
        </w:r>
        <w:r w:rsidRPr="003964A6">
          <w:t xml:space="preserve">the PDU Set </w:t>
        </w:r>
        <w:proofErr w:type="spellStart"/>
        <w:r w:rsidRPr="003964A6">
          <w:t>QoS</w:t>
        </w:r>
        <w:proofErr w:type="spellEnd"/>
        <w:r w:rsidRPr="003964A6">
          <w:t xml:space="preserve"> hand</w:t>
        </w:r>
        <w:r>
          <w:t>ling is applied in UL and/or DL</w:t>
        </w:r>
      </w:ins>
      <w:ins w:id="29" w:author="Chunshan Xiong - CATT-168-d1" w:date="2025-04-09T19:53:00Z">
        <w:r>
          <w:t xml:space="preserve">, </w:t>
        </w:r>
      </w:ins>
      <w:bookmarkStart w:id="30" w:name="_GoBack"/>
      <w:bookmarkEnd w:id="30"/>
      <w:del w:id="31" w:author="Chunshan Xiong - CATT-168-d1" w:date="2025-04-09T19:51:00Z">
        <w:r w:rsidR="00077D96" w:rsidRPr="00077D96" w:rsidDel="0071201D">
          <w:rPr>
            <w:rFonts w:eastAsia="等线"/>
            <w:lang w:eastAsia="en-GB"/>
          </w:rPr>
          <w:delText xml:space="preserve">If </w:delText>
        </w:r>
      </w:del>
      <w:ins w:id="32" w:author="Chunshan Xiong - CATT-168-d1" w:date="2025-04-09T19:51:00Z">
        <w:r>
          <w:rPr>
            <w:rFonts w:eastAsia="等线"/>
            <w:lang w:eastAsia="en-GB"/>
          </w:rPr>
          <w:t>i</w:t>
        </w:r>
        <w:r w:rsidRPr="00077D96">
          <w:rPr>
            <w:rFonts w:eastAsia="等线"/>
            <w:lang w:eastAsia="en-GB"/>
          </w:rPr>
          <w:t xml:space="preserve">f </w:t>
        </w:r>
      </w:ins>
      <w:r w:rsidR="00077D96" w:rsidRPr="00077D96">
        <w:rPr>
          <w:rFonts w:eastAsia="等线"/>
          <w:lang w:eastAsia="en-GB"/>
        </w:rPr>
        <w:t>the NG-RAN determines that only in one direction the GFBR, the PDB or the PER cannot be fulfilled</w:t>
      </w:r>
      <w:r w:rsidR="00077D96" w:rsidRPr="00077D96">
        <w:rPr>
          <w:rFonts w:eastAsia="等线"/>
          <w:lang w:eastAsia="en-GB"/>
        </w:rPr>
        <w:t>, t</w:t>
      </w:r>
      <w:r w:rsidR="00077D96" w:rsidRPr="00077D96">
        <w:rPr>
          <w:rFonts w:eastAsia="等线"/>
          <w:lang w:eastAsia="en-GB"/>
        </w:rPr>
        <w:t>he NG-RAN shall indicate that "GFBR can n</w:t>
      </w:r>
      <w:r w:rsidR="00077D96" w:rsidRPr="00077D96">
        <w:rPr>
          <w:rFonts w:eastAsia="等线"/>
          <w:lang w:eastAsia="en-GB"/>
        </w:rPr>
        <w:t>o longer be guarante</w:t>
      </w:r>
      <w:r w:rsidR="00077D96" w:rsidRPr="00077D96">
        <w:rPr>
          <w:rFonts w:eastAsia="等线"/>
          <w:lang w:eastAsia="en-GB"/>
        </w:rPr>
        <w:t>ed" together with the corresponding direction</w:t>
      </w:r>
      <w:ins w:id="33" w:author="Chunshan Xiong - CATT-168" w:date="2025-03-25T17:28:00Z">
        <w:r w:rsidR="00803D34">
          <w:rPr>
            <w:rFonts w:eastAsia="等线"/>
            <w:lang w:eastAsia="en-GB"/>
          </w:rPr>
          <w:t xml:space="preserve"> to the SMF</w:t>
        </w:r>
      </w:ins>
      <w:ins w:id="34" w:author="Chunshan Xiong - CATT-168" w:date="2025-03-25T17:29:00Z">
        <w:r w:rsidR="00803D34">
          <w:rPr>
            <w:rFonts w:eastAsia="等线"/>
            <w:lang w:eastAsia="en-GB"/>
          </w:rPr>
          <w:t xml:space="preserve"> </w:t>
        </w:r>
      </w:ins>
      <w:ins w:id="35" w:author="Chunshan Xiong - CATT-168" w:date="2025-03-25T19:00:00Z">
        <w:r w:rsidR="00611678">
          <w:rPr>
            <w:rFonts w:eastAsia="等线"/>
            <w:lang w:eastAsia="en-GB"/>
          </w:rPr>
          <w:t>(</w:t>
        </w:r>
      </w:ins>
      <w:ins w:id="36" w:author="Chunshan Xiong - CATT-168" w:date="2025-03-25T17:29:00Z">
        <w:r w:rsidR="00803D34">
          <w:rPr>
            <w:rFonts w:eastAsia="等线"/>
            <w:lang w:eastAsia="en-GB"/>
          </w:rPr>
          <w:t>via the AMF</w:t>
        </w:r>
      </w:ins>
      <w:ins w:id="37" w:author="Chunshan Xiong - CATT-168" w:date="2025-03-25T19:00:00Z">
        <w:r w:rsidR="00611678">
          <w:rPr>
            <w:rFonts w:eastAsia="等线"/>
            <w:lang w:eastAsia="en-GB"/>
          </w:rPr>
          <w:t>)</w:t>
        </w:r>
      </w:ins>
      <w:r w:rsidR="00077D96" w:rsidRPr="00077D96">
        <w:rPr>
          <w:rFonts w:eastAsia="等线"/>
          <w:lang w:eastAsia="en-GB"/>
        </w:rPr>
        <w:t>.</w:t>
      </w:r>
      <w:ins w:id="38" w:author="Chunshan Xiong - CATT-168" w:date="2025-03-25T17:27:00Z">
        <w:r w:rsidR="00611678">
          <w:rPr>
            <w:rFonts w:eastAsia="等线"/>
            <w:lang w:eastAsia="en-GB"/>
          </w:rPr>
          <w:t xml:space="preserve"> </w:t>
        </w:r>
      </w:ins>
      <w:ins w:id="39" w:author="Chunshan Xiong - CATT-168" w:date="2025-03-25T19:00:00Z">
        <w:r w:rsidR="00611678">
          <w:rPr>
            <w:rFonts w:eastAsia="等线"/>
            <w:lang w:eastAsia="en-GB"/>
          </w:rPr>
          <w:t>T</w:t>
        </w:r>
      </w:ins>
      <w:ins w:id="40" w:author="Chunshan Xiong - CATT-168" w:date="2025-03-25T17:27:00Z">
        <w:r w:rsidR="00803D34" w:rsidRPr="00077D96">
          <w:rPr>
            <w:rFonts w:eastAsia="等线"/>
            <w:lang w:eastAsia="en-GB"/>
          </w:rPr>
          <w:t>he SMF</w:t>
        </w:r>
      </w:ins>
      <w:ins w:id="41" w:author="Chunshan Xiong - CATT-168" w:date="2025-03-25T17:30:00Z">
        <w:r w:rsidR="00803D34">
          <w:rPr>
            <w:rFonts w:eastAsia="等线"/>
            <w:lang w:eastAsia="en-GB"/>
          </w:rPr>
          <w:t xml:space="preserve"> </w:t>
        </w:r>
      </w:ins>
      <w:ins w:id="42" w:author="Chunshan Xiong - CATT-168" w:date="2025-03-25T18:57:00Z">
        <w:r w:rsidR="00611678">
          <w:rPr>
            <w:rFonts w:eastAsia="等线"/>
            <w:lang w:eastAsia="en-GB"/>
          </w:rPr>
          <w:t xml:space="preserve">forwards the </w:t>
        </w:r>
      </w:ins>
      <w:ins w:id="43" w:author="Chunshan Xiong - CATT-168" w:date="2025-03-25T17:29:00Z">
        <w:r w:rsidR="00803D34" w:rsidRPr="00077D96">
          <w:rPr>
            <w:rFonts w:eastAsia="等线"/>
            <w:lang w:eastAsia="en-GB"/>
          </w:rPr>
          <w:t>"GFBR can no longer</w:t>
        </w:r>
      </w:ins>
      <w:r w:rsidR="00553C35">
        <w:rPr>
          <w:rFonts w:eastAsia="等线"/>
          <w:lang w:eastAsia="en-GB"/>
        </w:rPr>
        <w:t xml:space="preserve"> </w:t>
      </w:r>
      <w:ins w:id="44" w:author="Chunshan Xiong - CATT-168" w:date="2025-03-25T17:29:00Z">
        <w:r w:rsidR="00803D34" w:rsidRPr="00077D96">
          <w:rPr>
            <w:rFonts w:eastAsia="等线"/>
            <w:lang w:eastAsia="en-GB"/>
          </w:rPr>
          <w:t>be guaranteed" together with the corresponding direction</w:t>
        </w:r>
        <w:r w:rsidR="00803D34">
          <w:rPr>
            <w:rFonts w:eastAsia="等线"/>
            <w:lang w:eastAsia="en-GB"/>
          </w:rPr>
          <w:t xml:space="preserve"> </w:t>
        </w:r>
      </w:ins>
      <w:ins w:id="45" w:author="Chunshan Xiong - CATT-168" w:date="2025-03-25T18:57:00Z">
        <w:r w:rsidR="00611678">
          <w:rPr>
            <w:rFonts w:eastAsia="等线"/>
            <w:lang w:eastAsia="en-GB"/>
          </w:rPr>
          <w:t>t</w:t>
        </w:r>
      </w:ins>
      <w:ins w:id="46" w:author="Chunshan Xiong - CATT-168" w:date="2025-03-25T17:29:00Z">
        <w:r w:rsidR="00611678">
          <w:rPr>
            <w:rFonts w:eastAsia="等线"/>
            <w:lang w:eastAsia="en-GB"/>
          </w:rPr>
          <w:t xml:space="preserve">o the </w:t>
        </w:r>
      </w:ins>
      <w:ins w:id="47" w:author="Chunshan Xiong - CATT-168" w:date="2025-03-25T18:57:00Z">
        <w:r w:rsidR="00611678">
          <w:rPr>
            <w:rFonts w:eastAsia="等线"/>
            <w:lang w:eastAsia="en-GB"/>
          </w:rPr>
          <w:t>PCF</w:t>
        </w:r>
      </w:ins>
      <w:ins w:id="48" w:author="Chunshan Xiong - CATT-168-d1" w:date="2025-04-09T19:41:00Z">
        <w:r w:rsidR="00553C35">
          <w:rPr>
            <w:rFonts w:eastAsia="等线"/>
            <w:lang w:eastAsia="en-GB"/>
          </w:rPr>
          <w:t xml:space="preserve"> and to</w:t>
        </w:r>
      </w:ins>
      <w:ins w:id="49" w:author="Chunshan Xiong - CATT-168" w:date="2025-03-25T18:58:00Z">
        <w:r w:rsidR="00611678">
          <w:rPr>
            <w:rFonts w:eastAsia="等线"/>
            <w:lang w:eastAsia="en-GB"/>
          </w:rPr>
          <w:t xml:space="preserve"> the AF (via the NEF) </w:t>
        </w:r>
      </w:ins>
      <w:ins w:id="50" w:author="Chunshan Xiong - CATT-168" w:date="2025-03-25T19:04:00Z">
        <w:r w:rsidR="00611678">
          <w:rPr>
            <w:rFonts w:eastAsia="等线"/>
            <w:lang w:eastAsia="en-GB"/>
          </w:rPr>
          <w:t xml:space="preserve">as described in clause </w:t>
        </w:r>
      </w:ins>
      <w:ins w:id="51" w:author="Chunshan Xiong - CATT-168" w:date="2025-03-28T14:32:00Z">
        <w:r w:rsidR="00AF63BD">
          <w:rPr>
            <w:rFonts w:eastAsia="等线"/>
            <w:lang w:eastAsia="en-GB"/>
          </w:rPr>
          <w:t>6.1.3.27.4</w:t>
        </w:r>
      </w:ins>
      <w:ins w:id="52" w:author="Chunshan Xiong - CATT-168" w:date="2025-03-25T19:04:00Z">
        <w:r w:rsidR="00611678">
          <w:rPr>
            <w:rFonts w:eastAsia="等线"/>
            <w:lang w:eastAsia="en-GB"/>
          </w:rPr>
          <w:t xml:space="preserve"> of TS23.503 [</w:t>
        </w:r>
      </w:ins>
      <w:ins w:id="53" w:author="Chunshan Xiong - CATT-168" w:date="2025-03-25T19:05:00Z">
        <w:r w:rsidR="00611678">
          <w:rPr>
            <w:rFonts w:eastAsia="等线"/>
            <w:lang w:eastAsia="en-GB"/>
          </w:rPr>
          <w:t>45</w:t>
        </w:r>
      </w:ins>
      <w:ins w:id="54" w:author="Chunshan Xiong - CATT-168" w:date="2025-03-25T19:04:00Z">
        <w:r w:rsidR="00611678">
          <w:rPr>
            <w:rFonts w:eastAsia="等线"/>
            <w:lang w:eastAsia="en-GB"/>
          </w:rPr>
          <w:t>]</w:t>
        </w:r>
      </w:ins>
      <w:ins w:id="55" w:author="Chunshan Xiong - CATT-168" w:date="2025-03-25T19:01:00Z">
        <w:r w:rsidR="00611678">
          <w:rPr>
            <w:rFonts w:eastAsia="等线"/>
            <w:lang w:eastAsia="en-GB"/>
          </w:rPr>
          <w:t>.</w:t>
        </w:r>
      </w:ins>
      <w:ins w:id="56" w:author="Chunshan Xiong - CATT-168" w:date="2025-03-25T18:58:00Z">
        <w:r w:rsidR="00611678">
          <w:rPr>
            <w:rFonts w:eastAsia="等线"/>
            <w:lang w:eastAsia="en-GB"/>
          </w:rPr>
          <w:t xml:space="preserve"> </w:t>
        </w:r>
      </w:ins>
      <w:r w:rsidR="00974E21">
        <w:rPr>
          <w:rFonts w:eastAsia="等线"/>
          <w:lang w:eastAsia="en-GB"/>
        </w:rPr>
        <w:t xml:space="preserve"> </w:t>
      </w:r>
      <w:bookmarkStart w:id="57" w:name="_CR5_7_2_4_1b"/>
      <w:bookmarkEnd w:id="22"/>
      <w:bookmarkEnd w:id="23"/>
      <w:bookmarkEnd w:id="24"/>
      <w:bookmarkEnd w:id="25"/>
      <w:bookmarkEnd w:id="26"/>
      <w:bookmarkEnd w:id="27"/>
      <w:bookmarkEnd w:id="57"/>
    </w:p>
    <w:p w14:paraId="6C0C9294" w14:textId="21C1DFBF" w:rsidR="00987E2D" w:rsidRPr="00987E2D" w:rsidRDefault="00987E2D" w:rsidP="00987E2D">
      <w:pPr>
        <w:keepLines/>
        <w:overflowPunct w:val="0"/>
        <w:autoSpaceDE w:val="0"/>
        <w:autoSpaceDN w:val="0"/>
        <w:adjustRightInd w:val="0"/>
        <w:ind w:left="1135" w:hanging="851"/>
        <w:textAlignment w:val="baseline"/>
        <w:rPr>
          <w:rFonts w:eastAsia="等线"/>
          <w:lang w:eastAsia="en-GB"/>
        </w:rPr>
      </w:pPr>
      <w:ins w:id="58" w:author="Huawei" w:date="2025-03-28T16:00:00Z">
        <w:r w:rsidRPr="003C6F98">
          <w:rPr>
            <w:rFonts w:eastAsia="等线"/>
            <w:lang w:eastAsia="en-GB"/>
          </w:rPr>
          <w:t>NOTE </w:t>
        </w:r>
      </w:ins>
      <w:ins w:id="59" w:author="Chunshan Xiong - CATT-168-d1" w:date="2025-04-09T19:45:00Z">
        <w:r>
          <w:rPr>
            <w:rFonts w:eastAsia="等线"/>
            <w:lang w:eastAsia="en-GB"/>
          </w:rPr>
          <w:t>4</w:t>
        </w:r>
      </w:ins>
      <w:ins w:id="60" w:author="Huawei" w:date="2025-03-28T16:00:00Z">
        <w:r w:rsidRPr="003C6F98">
          <w:rPr>
            <w:rFonts w:eastAsia="等线"/>
            <w:lang w:eastAsia="en-GB"/>
          </w:rPr>
          <w:t>:</w:t>
        </w:r>
        <w:r w:rsidRPr="003C6F98">
          <w:rPr>
            <w:rFonts w:eastAsia="等线"/>
            <w:lang w:eastAsia="en-GB"/>
          </w:rPr>
          <w:tab/>
        </w:r>
      </w:ins>
      <w:ins w:id="61" w:author="Huawei" w:date="2025-03-28T16:01:00Z">
        <w:r>
          <w:rPr>
            <w:rFonts w:eastAsia="等线"/>
            <w:lang w:eastAsia="en-GB"/>
          </w:rPr>
          <w:t xml:space="preserve">The notification </w:t>
        </w:r>
      </w:ins>
      <w:ins w:id="62" w:author="Huawei" w:date="2025-03-28T16:03:00Z">
        <w:r>
          <w:rPr>
            <w:rFonts w:eastAsia="等线"/>
            <w:lang w:eastAsia="en-GB"/>
          </w:rPr>
          <w:t xml:space="preserve">sent by the NG-RAN </w:t>
        </w:r>
      </w:ins>
      <w:ins w:id="63" w:author="Huawei" w:date="2025-03-28T16:01:00Z">
        <w:r>
          <w:rPr>
            <w:rFonts w:eastAsia="等线"/>
            <w:lang w:eastAsia="en-GB"/>
          </w:rPr>
          <w:t>is always describing the curre</w:t>
        </w:r>
      </w:ins>
      <w:ins w:id="64" w:author="Huawei" w:date="2025-03-28T16:02:00Z">
        <w:r>
          <w:rPr>
            <w:rFonts w:eastAsia="等线"/>
            <w:lang w:eastAsia="en-GB"/>
          </w:rPr>
          <w:t xml:space="preserve">nt situation with respect to the </w:t>
        </w:r>
      </w:ins>
      <w:ins w:id="65" w:author="Huawei" w:date="2025-03-28T16:03:00Z">
        <w:r>
          <w:rPr>
            <w:rFonts w:eastAsia="等线"/>
            <w:lang w:eastAsia="en-GB"/>
          </w:rPr>
          <w:t>fulfilment/</w:t>
        </w:r>
      </w:ins>
      <w:ins w:id="66" w:author="Huawei" w:date="2025-03-28T16:04:00Z">
        <w:r>
          <w:rPr>
            <w:rFonts w:eastAsia="等线"/>
            <w:lang w:eastAsia="en-GB"/>
          </w:rPr>
          <w:t xml:space="preserve">unfulfillment of </w:t>
        </w:r>
        <w:r w:rsidRPr="007E58A0">
          <w:rPr>
            <w:rFonts w:eastAsia="等线"/>
            <w:lang w:eastAsia="en-GB"/>
          </w:rPr>
          <w:t xml:space="preserve">the GFBR, the PDB </w:t>
        </w:r>
        <w:r>
          <w:rPr>
            <w:rFonts w:eastAsia="等线"/>
            <w:lang w:eastAsia="en-GB"/>
          </w:rPr>
          <w:t>and</w:t>
        </w:r>
        <w:r w:rsidRPr="007E58A0">
          <w:rPr>
            <w:rFonts w:eastAsia="等线"/>
            <w:lang w:eastAsia="en-GB"/>
          </w:rPr>
          <w:t xml:space="preserve"> the PER</w:t>
        </w:r>
        <w:r>
          <w:rPr>
            <w:rFonts w:eastAsia="等线"/>
            <w:lang w:eastAsia="en-GB"/>
          </w:rPr>
          <w:t>.</w:t>
        </w:r>
        <w:r w:rsidRPr="007E58A0">
          <w:rPr>
            <w:rFonts w:eastAsia="等线"/>
            <w:lang w:eastAsia="en-GB"/>
          </w:rPr>
          <w:t xml:space="preserve"> </w:t>
        </w:r>
      </w:ins>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5F1196" w16cex:dateUtc="2024-08-08T01: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BA0E30" w16cid:durableId="2A5F119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56B09F" w14:textId="77777777" w:rsidR="00042770" w:rsidRDefault="00042770">
      <w:r>
        <w:separator/>
      </w:r>
    </w:p>
  </w:endnote>
  <w:endnote w:type="continuationSeparator" w:id="0">
    <w:p w14:paraId="3C9E2BB7" w14:textId="77777777" w:rsidR="00042770" w:rsidRDefault="00042770">
      <w:r>
        <w:continuationSeparator/>
      </w:r>
    </w:p>
  </w:endnote>
  <w:endnote w:type="continuationNotice" w:id="1">
    <w:p w14:paraId="66F621FC" w14:textId="77777777" w:rsidR="00042770" w:rsidRDefault="000427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EE0B66" w14:textId="77777777" w:rsidR="00042770" w:rsidRDefault="00042770">
      <w:r>
        <w:separator/>
      </w:r>
    </w:p>
  </w:footnote>
  <w:footnote w:type="continuationSeparator" w:id="0">
    <w:p w14:paraId="226AEC06" w14:textId="77777777" w:rsidR="00042770" w:rsidRDefault="00042770">
      <w:r>
        <w:continuationSeparator/>
      </w:r>
    </w:p>
  </w:footnote>
  <w:footnote w:type="continuationNotice" w:id="1">
    <w:p w14:paraId="7E7A5A02" w14:textId="77777777" w:rsidR="00042770" w:rsidRDefault="000427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8D3FEA" w:rsidRDefault="008D3FE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168-d1">
    <w15:presenceInfo w15:providerId="None" w15:userId="Chunshan Xiong - CATT-168-d1"/>
  </w15:person>
  <w15:person w15:author="Chunshan Xiong - CATT-168">
    <w15:presenceInfo w15:providerId="None" w15:userId="Chunshan Xiong - CATT-16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187"/>
    <w:rsid w:val="00023862"/>
    <w:rsid w:val="00024220"/>
    <w:rsid w:val="00024376"/>
    <w:rsid w:val="00024477"/>
    <w:rsid w:val="00024918"/>
    <w:rsid w:val="000270DA"/>
    <w:rsid w:val="00027A90"/>
    <w:rsid w:val="00027FE3"/>
    <w:rsid w:val="00030169"/>
    <w:rsid w:val="0003036C"/>
    <w:rsid w:val="00031502"/>
    <w:rsid w:val="00031C2A"/>
    <w:rsid w:val="00032F3D"/>
    <w:rsid w:val="00032FB0"/>
    <w:rsid w:val="00034257"/>
    <w:rsid w:val="00034AB2"/>
    <w:rsid w:val="00035E22"/>
    <w:rsid w:val="00036482"/>
    <w:rsid w:val="000366A0"/>
    <w:rsid w:val="00036C2A"/>
    <w:rsid w:val="00036EBC"/>
    <w:rsid w:val="0004068B"/>
    <w:rsid w:val="00042770"/>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63DE"/>
    <w:rsid w:val="000674DB"/>
    <w:rsid w:val="00071203"/>
    <w:rsid w:val="0007375F"/>
    <w:rsid w:val="00073D7E"/>
    <w:rsid w:val="000745DE"/>
    <w:rsid w:val="0007472B"/>
    <w:rsid w:val="000757C2"/>
    <w:rsid w:val="00076C7A"/>
    <w:rsid w:val="00077D96"/>
    <w:rsid w:val="000802E0"/>
    <w:rsid w:val="000809C7"/>
    <w:rsid w:val="0008199F"/>
    <w:rsid w:val="00082001"/>
    <w:rsid w:val="00084A73"/>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2FE1"/>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6F01"/>
    <w:rsid w:val="000D7C8A"/>
    <w:rsid w:val="000E0182"/>
    <w:rsid w:val="000E0B75"/>
    <w:rsid w:val="000E5551"/>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52C"/>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0D00"/>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50"/>
    <w:rsid w:val="001E7684"/>
    <w:rsid w:val="001F02D7"/>
    <w:rsid w:val="001F1243"/>
    <w:rsid w:val="001F2EAE"/>
    <w:rsid w:val="001F31DA"/>
    <w:rsid w:val="001F32FB"/>
    <w:rsid w:val="001F3482"/>
    <w:rsid w:val="001F4E8B"/>
    <w:rsid w:val="001F4EA5"/>
    <w:rsid w:val="001F5B16"/>
    <w:rsid w:val="001F5B3A"/>
    <w:rsid w:val="001F65D1"/>
    <w:rsid w:val="001F7728"/>
    <w:rsid w:val="001F79C9"/>
    <w:rsid w:val="002061D9"/>
    <w:rsid w:val="00206490"/>
    <w:rsid w:val="00207FEF"/>
    <w:rsid w:val="00210141"/>
    <w:rsid w:val="00211F69"/>
    <w:rsid w:val="0021328B"/>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8F3"/>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1A23"/>
    <w:rsid w:val="002D2203"/>
    <w:rsid w:val="002D4B32"/>
    <w:rsid w:val="002D55A0"/>
    <w:rsid w:val="002D575A"/>
    <w:rsid w:val="002D602E"/>
    <w:rsid w:val="002D6BFA"/>
    <w:rsid w:val="002D7321"/>
    <w:rsid w:val="002D78CE"/>
    <w:rsid w:val="002E0A3E"/>
    <w:rsid w:val="002E2207"/>
    <w:rsid w:val="002E2A88"/>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3810"/>
    <w:rsid w:val="00304709"/>
    <w:rsid w:val="00304D11"/>
    <w:rsid w:val="00304EC5"/>
    <w:rsid w:val="0030520A"/>
    <w:rsid w:val="00305409"/>
    <w:rsid w:val="0030645B"/>
    <w:rsid w:val="00310809"/>
    <w:rsid w:val="003123A1"/>
    <w:rsid w:val="00314690"/>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2662"/>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3277"/>
    <w:rsid w:val="00445835"/>
    <w:rsid w:val="00447CE8"/>
    <w:rsid w:val="00450567"/>
    <w:rsid w:val="00453255"/>
    <w:rsid w:val="00453852"/>
    <w:rsid w:val="00455808"/>
    <w:rsid w:val="00455FC5"/>
    <w:rsid w:val="00456705"/>
    <w:rsid w:val="004569B7"/>
    <w:rsid w:val="00457582"/>
    <w:rsid w:val="004579B0"/>
    <w:rsid w:val="00460EF5"/>
    <w:rsid w:val="00461C09"/>
    <w:rsid w:val="00463540"/>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2D1"/>
    <w:rsid w:val="004E2650"/>
    <w:rsid w:val="004E6A91"/>
    <w:rsid w:val="004F0626"/>
    <w:rsid w:val="004F0ED4"/>
    <w:rsid w:val="00503D44"/>
    <w:rsid w:val="0050402F"/>
    <w:rsid w:val="0050653B"/>
    <w:rsid w:val="0050713B"/>
    <w:rsid w:val="00510420"/>
    <w:rsid w:val="00511438"/>
    <w:rsid w:val="0051306C"/>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2915"/>
    <w:rsid w:val="005342C1"/>
    <w:rsid w:val="005347C9"/>
    <w:rsid w:val="00534918"/>
    <w:rsid w:val="00534AB3"/>
    <w:rsid w:val="005351A6"/>
    <w:rsid w:val="0053654E"/>
    <w:rsid w:val="005369EF"/>
    <w:rsid w:val="00536A3A"/>
    <w:rsid w:val="00537382"/>
    <w:rsid w:val="005407E0"/>
    <w:rsid w:val="00540CD6"/>
    <w:rsid w:val="00540D9E"/>
    <w:rsid w:val="00542F66"/>
    <w:rsid w:val="0054360C"/>
    <w:rsid w:val="0054413C"/>
    <w:rsid w:val="00546FD9"/>
    <w:rsid w:val="00547111"/>
    <w:rsid w:val="00547DE6"/>
    <w:rsid w:val="005518D7"/>
    <w:rsid w:val="00551E08"/>
    <w:rsid w:val="00553616"/>
    <w:rsid w:val="00553C35"/>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2F3"/>
    <w:rsid w:val="005762BB"/>
    <w:rsid w:val="005773C1"/>
    <w:rsid w:val="005801F8"/>
    <w:rsid w:val="0058279C"/>
    <w:rsid w:val="0058366F"/>
    <w:rsid w:val="005836F7"/>
    <w:rsid w:val="00583E95"/>
    <w:rsid w:val="00584693"/>
    <w:rsid w:val="005870CF"/>
    <w:rsid w:val="005913AD"/>
    <w:rsid w:val="00592AD2"/>
    <w:rsid w:val="00592D74"/>
    <w:rsid w:val="00593C51"/>
    <w:rsid w:val="00593D52"/>
    <w:rsid w:val="005940F0"/>
    <w:rsid w:val="005944E6"/>
    <w:rsid w:val="00595606"/>
    <w:rsid w:val="00596D9E"/>
    <w:rsid w:val="005A041A"/>
    <w:rsid w:val="005A0A85"/>
    <w:rsid w:val="005A24F6"/>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29FF"/>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678"/>
    <w:rsid w:val="00611BC6"/>
    <w:rsid w:val="0061268E"/>
    <w:rsid w:val="00612740"/>
    <w:rsid w:val="00612EF7"/>
    <w:rsid w:val="006143AC"/>
    <w:rsid w:val="0061517B"/>
    <w:rsid w:val="00617636"/>
    <w:rsid w:val="0062075F"/>
    <w:rsid w:val="00621188"/>
    <w:rsid w:val="006215C8"/>
    <w:rsid w:val="0062397D"/>
    <w:rsid w:val="00623E02"/>
    <w:rsid w:val="006257ED"/>
    <w:rsid w:val="006266B3"/>
    <w:rsid w:val="00626A71"/>
    <w:rsid w:val="006277F9"/>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38B"/>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19B8"/>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01D"/>
    <w:rsid w:val="00712F83"/>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5F4B"/>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3D34"/>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9641D"/>
    <w:rsid w:val="008A2EFF"/>
    <w:rsid w:val="008A359B"/>
    <w:rsid w:val="008A3FA3"/>
    <w:rsid w:val="008A45A6"/>
    <w:rsid w:val="008A5B42"/>
    <w:rsid w:val="008A6384"/>
    <w:rsid w:val="008A74EF"/>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679"/>
    <w:rsid w:val="008C27CF"/>
    <w:rsid w:val="008C5CAD"/>
    <w:rsid w:val="008C612C"/>
    <w:rsid w:val="008C645E"/>
    <w:rsid w:val="008C6A09"/>
    <w:rsid w:val="008C79A3"/>
    <w:rsid w:val="008C7A2C"/>
    <w:rsid w:val="008D0611"/>
    <w:rsid w:val="008D2E0F"/>
    <w:rsid w:val="008D315E"/>
    <w:rsid w:val="008D3FEA"/>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5BB"/>
    <w:rsid w:val="0091289C"/>
    <w:rsid w:val="00912A0A"/>
    <w:rsid w:val="00912A4F"/>
    <w:rsid w:val="009148DE"/>
    <w:rsid w:val="00914A3D"/>
    <w:rsid w:val="00914DA5"/>
    <w:rsid w:val="0091513F"/>
    <w:rsid w:val="00915B06"/>
    <w:rsid w:val="00915ED8"/>
    <w:rsid w:val="00916BE2"/>
    <w:rsid w:val="00917999"/>
    <w:rsid w:val="00920AA3"/>
    <w:rsid w:val="00923407"/>
    <w:rsid w:val="0092425E"/>
    <w:rsid w:val="00924400"/>
    <w:rsid w:val="00924630"/>
    <w:rsid w:val="00924ACA"/>
    <w:rsid w:val="00924DB5"/>
    <w:rsid w:val="00930A84"/>
    <w:rsid w:val="0093223C"/>
    <w:rsid w:val="00932776"/>
    <w:rsid w:val="00934812"/>
    <w:rsid w:val="00935B4E"/>
    <w:rsid w:val="00937515"/>
    <w:rsid w:val="00937893"/>
    <w:rsid w:val="00941AF9"/>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4E21"/>
    <w:rsid w:val="009777D9"/>
    <w:rsid w:val="00977E27"/>
    <w:rsid w:val="00981C3B"/>
    <w:rsid w:val="00983F97"/>
    <w:rsid w:val="0098565D"/>
    <w:rsid w:val="00986AB9"/>
    <w:rsid w:val="00987937"/>
    <w:rsid w:val="00987E2D"/>
    <w:rsid w:val="00991B88"/>
    <w:rsid w:val="009925AC"/>
    <w:rsid w:val="0099372F"/>
    <w:rsid w:val="009937E5"/>
    <w:rsid w:val="00993C6C"/>
    <w:rsid w:val="009940BC"/>
    <w:rsid w:val="009964A8"/>
    <w:rsid w:val="009968BF"/>
    <w:rsid w:val="00996961"/>
    <w:rsid w:val="0099763D"/>
    <w:rsid w:val="009977D7"/>
    <w:rsid w:val="00997B26"/>
    <w:rsid w:val="009A033D"/>
    <w:rsid w:val="009A0B63"/>
    <w:rsid w:val="009A0D3B"/>
    <w:rsid w:val="009A11BC"/>
    <w:rsid w:val="009A304A"/>
    <w:rsid w:val="009A3FF3"/>
    <w:rsid w:val="009A445A"/>
    <w:rsid w:val="009A4A47"/>
    <w:rsid w:val="009A5753"/>
    <w:rsid w:val="009A579D"/>
    <w:rsid w:val="009A7C3E"/>
    <w:rsid w:val="009A7E02"/>
    <w:rsid w:val="009B0832"/>
    <w:rsid w:val="009B09DB"/>
    <w:rsid w:val="009B0E9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368"/>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0D9"/>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A64"/>
    <w:rsid w:val="00AE4D00"/>
    <w:rsid w:val="00AE5D27"/>
    <w:rsid w:val="00AE60E2"/>
    <w:rsid w:val="00AE7165"/>
    <w:rsid w:val="00AE7692"/>
    <w:rsid w:val="00AF0379"/>
    <w:rsid w:val="00AF367A"/>
    <w:rsid w:val="00AF5072"/>
    <w:rsid w:val="00AF52EE"/>
    <w:rsid w:val="00AF63BD"/>
    <w:rsid w:val="00AF67A4"/>
    <w:rsid w:val="00AF731A"/>
    <w:rsid w:val="00B00BB9"/>
    <w:rsid w:val="00B01FE5"/>
    <w:rsid w:val="00B03D4F"/>
    <w:rsid w:val="00B055DD"/>
    <w:rsid w:val="00B0567D"/>
    <w:rsid w:val="00B06724"/>
    <w:rsid w:val="00B06AF1"/>
    <w:rsid w:val="00B107DB"/>
    <w:rsid w:val="00B108A6"/>
    <w:rsid w:val="00B11445"/>
    <w:rsid w:val="00B11E65"/>
    <w:rsid w:val="00B11F5B"/>
    <w:rsid w:val="00B12605"/>
    <w:rsid w:val="00B12B4D"/>
    <w:rsid w:val="00B14340"/>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2F6A"/>
    <w:rsid w:val="00BF5744"/>
    <w:rsid w:val="00BF7A8E"/>
    <w:rsid w:val="00C024C9"/>
    <w:rsid w:val="00C02CBC"/>
    <w:rsid w:val="00C04316"/>
    <w:rsid w:val="00C04552"/>
    <w:rsid w:val="00C05698"/>
    <w:rsid w:val="00C076B7"/>
    <w:rsid w:val="00C11880"/>
    <w:rsid w:val="00C12606"/>
    <w:rsid w:val="00C12A9F"/>
    <w:rsid w:val="00C147FC"/>
    <w:rsid w:val="00C14F8F"/>
    <w:rsid w:val="00C150FE"/>
    <w:rsid w:val="00C15CE0"/>
    <w:rsid w:val="00C20892"/>
    <w:rsid w:val="00C23B0F"/>
    <w:rsid w:val="00C25C42"/>
    <w:rsid w:val="00C27948"/>
    <w:rsid w:val="00C30113"/>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088A"/>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6077"/>
    <w:rsid w:val="00C97882"/>
    <w:rsid w:val="00CA1174"/>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C6E3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0FAC"/>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1C5"/>
    <w:rsid w:val="00D12C97"/>
    <w:rsid w:val="00D14F52"/>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0703"/>
    <w:rsid w:val="00D71369"/>
    <w:rsid w:val="00D72336"/>
    <w:rsid w:val="00D7390A"/>
    <w:rsid w:val="00D73D54"/>
    <w:rsid w:val="00D73EA8"/>
    <w:rsid w:val="00D74EDF"/>
    <w:rsid w:val="00D75FE2"/>
    <w:rsid w:val="00D76A5F"/>
    <w:rsid w:val="00D7749C"/>
    <w:rsid w:val="00D80C98"/>
    <w:rsid w:val="00D80FAC"/>
    <w:rsid w:val="00D81E06"/>
    <w:rsid w:val="00D822C7"/>
    <w:rsid w:val="00D82CF8"/>
    <w:rsid w:val="00D82FC2"/>
    <w:rsid w:val="00D833F8"/>
    <w:rsid w:val="00D85B38"/>
    <w:rsid w:val="00D9547A"/>
    <w:rsid w:val="00D96C9E"/>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A31"/>
    <w:rsid w:val="00DC1C33"/>
    <w:rsid w:val="00DC30DE"/>
    <w:rsid w:val="00DC351D"/>
    <w:rsid w:val="00DC502D"/>
    <w:rsid w:val="00DC6EC8"/>
    <w:rsid w:val="00DD0ADD"/>
    <w:rsid w:val="00DD0B57"/>
    <w:rsid w:val="00DD19A4"/>
    <w:rsid w:val="00DD1AAE"/>
    <w:rsid w:val="00DD1BB6"/>
    <w:rsid w:val="00DD5ECC"/>
    <w:rsid w:val="00DD5F85"/>
    <w:rsid w:val="00DD5FAA"/>
    <w:rsid w:val="00DD6DE7"/>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ACB"/>
    <w:rsid w:val="00E0306E"/>
    <w:rsid w:val="00E03BC9"/>
    <w:rsid w:val="00E03E98"/>
    <w:rsid w:val="00E04714"/>
    <w:rsid w:val="00E04D06"/>
    <w:rsid w:val="00E04E05"/>
    <w:rsid w:val="00E05465"/>
    <w:rsid w:val="00E06F71"/>
    <w:rsid w:val="00E11A12"/>
    <w:rsid w:val="00E11F41"/>
    <w:rsid w:val="00E13143"/>
    <w:rsid w:val="00E13F3D"/>
    <w:rsid w:val="00E14F79"/>
    <w:rsid w:val="00E204FB"/>
    <w:rsid w:val="00E23147"/>
    <w:rsid w:val="00E31F78"/>
    <w:rsid w:val="00E326E9"/>
    <w:rsid w:val="00E328EA"/>
    <w:rsid w:val="00E32CC9"/>
    <w:rsid w:val="00E32CCD"/>
    <w:rsid w:val="00E3371E"/>
    <w:rsid w:val="00E33FF5"/>
    <w:rsid w:val="00E34144"/>
    <w:rsid w:val="00E34898"/>
    <w:rsid w:val="00E34A53"/>
    <w:rsid w:val="00E34B31"/>
    <w:rsid w:val="00E354A7"/>
    <w:rsid w:val="00E359B1"/>
    <w:rsid w:val="00E37910"/>
    <w:rsid w:val="00E4053E"/>
    <w:rsid w:val="00E43162"/>
    <w:rsid w:val="00E44109"/>
    <w:rsid w:val="00E4650A"/>
    <w:rsid w:val="00E4725E"/>
    <w:rsid w:val="00E50219"/>
    <w:rsid w:val="00E506E0"/>
    <w:rsid w:val="00E51033"/>
    <w:rsid w:val="00E535CB"/>
    <w:rsid w:val="00E536E8"/>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1FE3"/>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56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792"/>
    <w:rsid w:val="00FD1779"/>
    <w:rsid w:val="00FD2153"/>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0FF748A"/>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314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22972D48-DCEC-4EC4-A56B-B1116E255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1141</Words>
  <Characters>6507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7633</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CATT-168-d1</cp:lastModifiedBy>
  <cp:revision>3</cp:revision>
  <cp:lastPrinted>1900-12-31T16:00:00Z</cp:lastPrinted>
  <dcterms:created xsi:type="dcterms:W3CDTF">2025-04-09T11:43:00Z</dcterms:created>
  <dcterms:modified xsi:type="dcterms:W3CDTF">2025-04-09T11:53:00Z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